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EDD7C2" w14:textId="35BBE3F4" w:rsidR="004B0D36" w:rsidRPr="00E70653" w:rsidRDefault="00EB764A" w:rsidP="0092652B">
      <w:pPr>
        <w:pStyle w:val="Ref"/>
      </w:pPr>
      <w:r w:rsidRPr="00E70653">
        <w:rPr>
          <w:lang w:eastAsia="zh-CN"/>
        </w:rPr>
        <mc:AlternateContent>
          <mc:Choice Requires="wps">
            <w:drawing>
              <wp:anchor distT="0" distB="0" distL="114300" distR="114300" simplePos="0" relativeHeight="251767808" behindDoc="0" locked="0" layoutInCell="1" allowOverlap="1" wp14:anchorId="33EC3C3A" wp14:editId="7D090279">
                <wp:simplePos x="0" y="0"/>
                <wp:positionH relativeFrom="column">
                  <wp:posOffset>-473710</wp:posOffset>
                </wp:positionH>
                <wp:positionV relativeFrom="paragraph">
                  <wp:posOffset>201295</wp:posOffset>
                </wp:positionV>
                <wp:extent cx="7029450" cy="533400"/>
                <wp:effectExtent l="0" t="0" r="1905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533400"/>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50BA47B" w14:textId="5FC0F9F2" w:rsidR="00A82EB4" w:rsidRDefault="00A82EB4" w:rsidP="00E27681">
                            <w:pPr>
                              <w:spacing w:after="0"/>
                              <w:jc w:val="center"/>
                            </w:pPr>
                            <w:r w:rsidRPr="00A82EB4">
                              <w:t>The following resources are associated:</w:t>
                            </w:r>
                            <w:r w:rsidR="00E27681">
                              <w:t xml:space="preserve"> </w:t>
                            </w:r>
                            <w:r w:rsidR="0092652B">
                              <w:t xml:space="preserve">the </w:t>
                            </w:r>
                            <w:r w:rsidR="00980B3B">
                              <w:t>dataset</w:t>
                            </w:r>
                            <w:r w:rsidR="0092652B">
                              <w:t xml:space="preserve"> ‘Reduced </w:t>
                            </w:r>
                            <w:r w:rsidR="000265B5">
                              <w:t>birthweight</w:t>
                            </w:r>
                            <w:r w:rsidR="00D704DC">
                              <w:t>.csv</w:t>
                            </w:r>
                            <w:r w:rsidR="000265B5">
                              <w:t>’</w:t>
                            </w:r>
                            <w:r w:rsidR="00E27681">
                              <w:t xml:space="preserve"> and the </w:t>
                            </w:r>
                            <w:proofErr w:type="gramStart"/>
                            <w:r w:rsidR="00E27681">
                              <w:t>Multiple</w:t>
                            </w:r>
                            <w:proofErr w:type="gramEnd"/>
                            <w:r w:rsidR="00E27681">
                              <w:t xml:space="preserve"> linear regression in R script</w:t>
                            </w:r>
                            <w:r w:rsidR="00980B3B">
                              <w:t xml:space="preserve"> file</w:t>
                            </w:r>
                            <w:r w:rsidR="00E27681">
                              <w:t>.</w:t>
                            </w:r>
                            <w:r w:rsidR="00980B3B">
                              <w:t xml:space="preserve"> Simple and multiple linear </w:t>
                            </w:r>
                            <w:proofErr w:type="gramStart"/>
                            <w:r w:rsidR="00980B3B">
                              <w:t>regression</w:t>
                            </w:r>
                            <w:proofErr w:type="gramEnd"/>
                            <w:r w:rsidR="00980B3B">
                              <w:t xml:space="preserve"> in R resources.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7.3pt;margin-top:15.85pt;width:553.5pt;height:42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" filled="f" strokecolor="#d8d8d8 [2732]" strokeweight="2pt">
                <v:textbox>
                  <w:txbxContent>
                    <w:p w14:paraId="250BA47B" w14:textId="5FC0F9F2" w:rsidR="00A82EB4" w:rsidRDefault="00A82EB4" w:rsidP="00E27681">
                      <w:pPr>
                        <w:spacing w:after="0"/>
                        <w:jc w:val="center"/>
                      </w:pPr>
                      <w:r w:rsidRPr="00A82EB4">
                        <w:t>The following resources are associated:</w:t>
                      </w:r>
                      <w:r w:rsidR="00E27681">
                        <w:t xml:space="preserve"> </w:t>
                      </w:r>
                      <w:r w:rsidR="0092652B">
                        <w:t xml:space="preserve">the </w:t>
                      </w:r>
                      <w:r w:rsidR="00980B3B">
                        <w:t>dataset</w:t>
                      </w:r>
                      <w:r w:rsidR="0092652B">
                        <w:t xml:space="preserve"> ‘Reduced </w:t>
                      </w:r>
                      <w:r w:rsidR="000265B5">
                        <w:t>birthweight</w:t>
                      </w:r>
                      <w:r w:rsidR="00D704DC">
                        <w:t>.csv</w:t>
                      </w:r>
                      <w:r w:rsidR="000265B5">
                        <w:t>’</w:t>
                      </w:r>
                      <w:r w:rsidR="00E27681">
                        <w:t xml:space="preserve"> and the </w:t>
                      </w:r>
                      <w:proofErr w:type="gramStart"/>
                      <w:r w:rsidR="00E27681">
                        <w:t>Multiple</w:t>
                      </w:r>
                      <w:proofErr w:type="gramEnd"/>
                      <w:r w:rsidR="00E27681">
                        <w:t xml:space="preserve"> linear regression in R script</w:t>
                      </w:r>
                      <w:r w:rsidR="00980B3B">
                        <w:t xml:space="preserve"> file</w:t>
                      </w:r>
                      <w:r w:rsidR="00E27681">
                        <w:t>.</w:t>
                      </w:r>
                      <w:r w:rsidR="00980B3B">
                        <w:t xml:space="preserve"> Simple and multiple linear </w:t>
                      </w:r>
                      <w:proofErr w:type="gramStart"/>
                      <w:r w:rsidR="00980B3B">
                        <w:t>regression</w:t>
                      </w:r>
                      <w:proofErr w:type="gramEnd"/>
                      <w:r w:rsidR="00980B3B">
                        <w:t xml:space="preserve"> in R resources.</w:t>
                      </w:r>
                    </w:p>
                  </w:txbxContent>
                </v:textbox>
              </v:shape>
            </w:pict>
          </mc:Fallback>
        </mc:AlternateContent>
      </w:r>
      <w:r w:rsidR="009C4F45" w:rsidRPr="009C4F45">
        <w:t xml:space="preserve"> </w:t>
      </w:r>
      <w:r w:rsidR="00ED4400">
        <w:t>stcp-karadimitriou</w:t>
      </w:r>
      <w:r w:rsidR="009C4F45">
        <w:t>-</w:t>
      </w:r>
      <w:r w:rsidR="00C92445">
        <w:t>furtherR</w:t>
      </w:r>
      <w:r w:rsidR="00ED4400">
        <w:t>egression</w:t>
      </w:r>
      <w:r w:rsidR="00981B94">
        <w:t>R</w:t>
      </w:r>
    </w:p>
    <w:p w14:paraId="687AF867" w14:textId="1D04A3AB" w:rsidR="00A82EB4" w:rsidRPr="001A5027" w:rsidRDefault="00A82EB4" w:rsidP="00A76DB3"/>
    <w:p w14:paraId="509879D5" w14:textId="77777777" w:rsidR="00A82EB4" w:rsidRDefault="00A82EB4" w:rsidP="00DB6271">
      <w:pPr>
        <w:spacing w:after="0"/>
      </w:pPr>
    </w:p>
    <w:p w14:paraId="5DB0C5FB" w14:textId="77777777" w:rsidR="00EB764A" w:rsidRDefault="00EB764A" w:rsidP="00D704DC">
      <w:pPr>
        <w:pStyle w:val="Title2"/>
      </w:pPr>
    </w:p>
    <w:p w14:paraId="0486C83C" w14:textId="77777777" w:rsidR="00D704DC" w:rsidRPr="00DB6271" w:rsidRDefault="00D704DC" w:rsidP="00D704DC">
      <w:pPr>
        <w:pStyle w:val="Title2"/>
      </w:pPr>
      <w:r>
        <w:t>Outliers, Durbin-Watson and interactions</w:t>
      </w:r>
      <w:r w:rsidR="008557F8">
        <w:t xml:space="preserve"> for regression in R</w:t>
      </w:r>
    </w:p>
    <w:p w14:paraId="41BC4FD5" w14:textId="56763E46" w:rsidR="00D704DC" w:rsidRDefault="00D704DC" w:rsidP="0092652B">
      <w:pPr>
        <w:pStyle w:val="Heading20"/>
        <w:spacing w:after="60"/>
        <w:rPr>
          <w:b w:val="0"/>
        </w:rPr>
      </w:pPr>
      <w:bookmarkStart w:id="0" w:name="_Toc406345955"/>
      <w:r w:rsidRPr="003E607E">
        <w:t>Dependent variable:</w:t>
      </w:r>
      <w:r>
        <w:t xml:space="preserve"> </w:t>
      </w:r>
      <w:r w:rsidR="00EB764A">
        <w:rPr>
          <w:b w:val="0"/>
        </w:rPr>
        <w:t>Continuous (scale</w:t>
      </w:r>
      <w:r w:rsidRPr="009C4F45">
        <w:rPr>
          <w:b w:val="0"/>
        </w:rPr>
        <w:t>)</w:t>
      </w:r>
      <w:r>
        <w:rPr>
          <w:b w:val="0"/>
        </w:rPr>
        <w:t xml:space="preserve"> </w:t>
      </w:r>
    </w:p>
    <w:p w14:paraId="704F7465" w14:textId="77777777" w:rsidR="00D704DC" w:rsidRPr="008557F8" w:rsidRDefault="00D704DC" w:rsidP="0092652B">
      <w:pPr>
        <w:pStyle w:val="Heading20"/>
        <w:spacing w:after="60"/>
        <w:rPr>
          <w:b w:val="0"/>
        </w:rPr>
      </w:pPr>
      <w:r w:rsidRPr="003E607E">
        <w:t>Independent variables</w:t>
      </w:r>
      <w:r>
        <w:rPr>
          <w:b w:val="0"/>
        </w:rPr>
        <w:t>: Continuous/ binary</w:t>
      </w:r>
      <w:bookmarkEnd w:id="0"/>
    </w:p>
    <w:p w14:paraId="49CF7E7E" w14:textId="5D0E8360" w:rsidR="008557F8" w:rsidRPr="00794BB9" w:rsidRDefault="00D704DC" w:rsidP="003E607E">
      <w:pPr>
        <w:spacing w:after="0"/>
        <w:rPr>
          <w:rFonts w:ascii="Courier New" w:hAnsi="Courier New" w:cs="Courier New"/>
          <w:bCs/>
          <w:szCs w:val="22"/>
        </w:rPr>
      </w:pPr>
      <w:r w:rsidRPr="00236E3E">
        <w:rPr>
          <w:b/>
          <w:szCs w:val="22"/>
        </w:rPr>
        <w:t>Data:</w:t>
      </w:r>
      <w:r w:rsidR="00E27681">
        <w:rPr>
          <w:szCs w:val="22"/>
        </w:rPr>
        <w:t xml:space="preserve"> The data set ‘</w:t>
      </w:r>
      <w:r w:rsidR="00E27681" w:rsidRPr="00B43F48">
        <w:rPr>
          <w:i/>
          <w:szCs w:val="22"/>
        </w:rPr>
        <w:t>Birth</w:t>
      </w:r>
      <w:r w:rsidRPr="00B43F48">
        <w:rPr>
          <w:i/>
          <w:szCs w:val="22"/>
        </w:rPr>
        <w:t>weight reduced</w:t>
      </w:r>
      <w:r w:rsidR="00E27681" w:rsidRPr="00B43F48">
        <w:rPr>
          <w:i/>
          <w:szCs w:val="22"/>
        </w:rPr>
        <w:t>.csv</w:t>
      </w:r>
      <w:r w:rsidRPr="00B43F48">
        <w:rPr>
          <w:i/>
          <w:szCs w:val="22"/>
        </w:rPr>
        <w:t>’</w:t>
      </w:r>
      <w:r w:rsidRPr="00236E3E">
        <w:rPr>
          <w:szCs w:val="22"/>
        </w:rPr>
        <w:t xml:space="preserve"> contains details of 42 babies and their parents at bir</w:t>
      </w:r>
      <w:r w:rsidR="008557F8">
        <w:rPr>
          <w:szCs w:val="22"/>
        </w:rPr>
        <w:t xml:space="preserve">th. </w:t>
      </w:r>
      <w:r w:rsidR="003E607E">
        <w:rPr>
          <w:szCs w:val="22"/>
        </w:rPr>
        <w:t>The dependant variable is Birth</w:t>
      </w:r>
      <w:r w:rsidR="003E607E" w:rsidRPr="00236E3E">
        <w:rPr>
          <w:szCs w:val="22"/>
        </w:rPr>
        <w:t>weight (pounds = lbs) and the independent variables are the gest</w:t>
      </w:r>
      <w:r w:rsidR="003E607E">
        <w:rPr>
          <w:szCs w:val="22"/>
        </w:rPr>
        <w:t>ational age of the baby (weeks) and whether</w:t>
      </w:r>
      <w:r w:rsidR="003E607E" w:rsidRPr="00236E3E">
        <w:rPr>
          <w:szCs w:val="22"/>
        </w:rPr>
        <w:t xml:space="preserve"> the mother smokes (0 = non-smoker, 1 = smoker).</w:t>
      </w:r>
      <w:r w:rsidR="003E607E">
        <w:rPr>
          <w:szCs w:val="22"/>
        </w:rPr>
        <w:t xml:space="preserve">  </w:t>
      </w:r>
      <w:r w:rsidR="008557F8">
        <w:rPr>
          <w:szCs w:val="22"/>
        </w:rPr>
        <w:t xml:space="preserve"> </w:t>
      </w:r>
    </w:p>
    <w:p w14:paraId="383473D4" w14:textId="77777777" w:rsidR="00D704DC" w:rsidRPr="00A92F11" w:rsidRDefault="00D704DC" w:rsidP="0092652B">
      <w:pPr>
        <w:spacing w:before="120" w:after="60"/>
        <w:rPr>
          <w:b/>
          <w:sz w:val="28"/>
          <w:szCs w:val="28"/>
        </w:rPr>
      </w:pPr>
      <w:r w:rsidRPr="00A92F11">
        <w:rPr>
          <w:b/>
          <w:sz w:val="28"/>
          <w:szCs w:val="28"/>
        </w:rPr>
        <w:t>Investigating outliers and influential observations</w:t>
      </w:r>
    </w:p>
    <w:p w14:paraId="4F4C4D81" w14:textId="77777777" w:rsidR="00D704DC" w:rsidRPr="002E7AD3" w:rsidRDefault="00D704DC" w:rsidP="00D704DC">
      <w:r>
        <w:rPr>
          <w:noProof/>
        </w:rPr>
        <mc:AlternateContent>
          <mc:Choice Requires="wpg">
            <w:drawing>
              <wp:anchor distT="0" distB="0" distL="114300" distR="114300" simplePos="0" relativeHeight="251753472" behindDoc="0" locked="0" layoutInCell="1" allowOverlap="1" wp14:anchorId="13043450" wp14:editId="7F4D42D1">
                <wp:simplePos x="0" y="0"/>
                <wp:positionH relativeFrom="column">
                  <wp:posOffset>3628390</wp:posOffset>
                </wp:positionH>
                <wp:positionV relativeFrom="paragraph">
                  <wp:posOffset>574040</wp:posOffset>
                </wp:positionV>
                <wp:extent cx="2753995" cy="1842770"/>
                <wp:effectExtent l="0" t="0" r="8255" b="5080"/>
                <wp:wrapSquare wrapText="bothSides"/>
                <wp:docPr id="24" name="Group 24"/>
                <wp:cNvGraphicFramePr/>
                <a:graphic xmlns:a="http://schemas.openxmlformats.org/drawingml/2006/main">
                  <a:graphicData uri="http://schemas.microsoft.com/office/word/2010/wordprocessingGroup">
                    <wpg:wgp>
                      <wpg:cNvGrpSpPr/>
                      <wpg:grpSpPr>
                        <a:xfrm>
                          <a:off x="0" y="0"/>
                          <a:ext cx="2753995" cy="1842770"/>
                          <a:chOff x="0" y="0"/>
                          <a:chExt cx="2222416" cy="1919635"/>
                        </a:xfrm>
                      </wpg:grpSpPr>
                      <pic:pic xmlns:pic="http://schemas.openxmlformats.org/drawingml/2006/picture">
                        <pic:nvPicPr>
                          <pic:cNvPr id="23" name="Picture 23"/>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14" name="Oval 14"/>
                        <wps:cNvSpPr/>
                        <wps:spPr>
                          <a:xfrm>
                            <a:off x="884122" y="1180848"/>
                            <a:ext cx="90805" cy="90170"/>
                          </a:xfrm>
                          <a:prstGeom prst="ellipse">
                            <a:avLst/>
                          </a:prstGeom>
                          <a:solidFill>
                            <a:srgbClr val="FF0000"/>
                          </a:solid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Straight Connector 15"/>
                        <wps:cNvCnPr/>
                        <wps:spPr>
                          <a:xfrm flipV="1">
                            <a:off x="236169" y="339115"/>
                            <a:ext cx="1985645" cy="1096010"/>
                          </a:xfrm>
                          <a:prstGeom prst="line">
                            <a:avLst/>
                          </a:prstGeom>
                          <a:noFill/>
                          <a:ln w="9525" cap="flat" cmpd="sng" algn="ctr">
                            <a:solidFill>
                              <a:srgbClr val="FF0000"/>
                            </a:solidFill>
                            <a:prstDash val="dash"/>
                          </a:ln>
                          <a:effectLst/>
                        </wps:spPr>
                        <wps:bodyPr/>
                      </wps:wsp>
                      <wps:wsp>
                        <wps:cNvPr id="16" name="Text Box 2"/>
                        <wps:cNvSpPr txBox="1">
                          <a:spLocks noChangeArrowheads="1"/>
                        </wps:cNvSpPr>
                        <wps:spPr bwMode="auto">
                          <a:xfrm>
                            <a:off x="1023434" y="1144514"/>
                            <a:ext cx="1145433" cy="421169"/>
                          </a:xfrm>
                          <a:prstGeom prst="rect">
                            <a:avLst/>
                          </a:prstGeom>
                          <a:solidFill>
                            <a:srgbClr val="FFFFFF"/>
                          </a:solidFill>
                          <a:ln w="9525">
                            <a:solidFill>
                              <a:srgbClr val="FF0000"/>
                            </a:solidFill>
                            <a:prstDash val="dash"/>
                            <a:miter lim="800000"/>
                            <a:headEnd/>
                            <a:tailEnd/>
                          </a:ln>
                        </wps:spPr>
                        <wps:txbx>
                          <w:txbxContent>
                            <w:p w14:paraId="235D5E40" w14:textId="77777777" w:rsidR="00D704DC" w:rsidRDefault="00D704DC" w:rsidP="00D704DC">
                              <w:pPr>
                                <w:spacing w:after="0"/>
                                <w:rPr>
                                  <w:sz w:val="12"/>
                                  <w:szCs w:val="12"/>
                                </w:rPr>
                              </w:pPr>
                              <w:r>
                                <w:rPr>
                                  <w:sz w:val="12"/>
                                  <w:szCs w:val="12"/>
                                </w:rPr>
                                <w:t xml:space="preserve">Outlier without leverage changes intercept only </w:t>
                              </w:r>
                            </w:p>
                            <w:p w14:paraId="4FF59225" w14:textId="77777777" w:rsidR="00D704DC" w:rsidRPr="002E7AD3" w:rsidRDefault="00D704DC" w:rsidP="00D704DC">
                              <w:pPr>
                                <w:spacing w:after="0"/>
                                <w:rPr>
                                  <w:sz w:val="12"/>
                                  <w:szCs w:val="12"/>
                                </w:rPr>
                              </w:pPr>
                              <w:r w:rsidRPr="002E7AD3">
                                <w:rPr>
                                  <w:sz w:val="12"/>
                                  <w:szCs w:val="12"/>
                                </w:rPr>
                                <w:t>y=</w:t>
                              </w:r>
                              <w:r>
                                <w:rPr>
                                  <w:sz w:val="12"/>
                                  <w:szCs w:val="12"/>
                                </w:rPr>
                                <w:t>-</w:t>
                              </w:r>
                              <w:r w:rsidRPr="002E7AD3">
                                <w:rPr>
                                  <w:sz w:val="12"/>
                                  <w:szCs w:val="12"/>
                                </w:rPr>
                                <w:t>6.05+0.33x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4" o:spid="_x0000_s1027" style="position:absolute;margin-left:285.7pt;margin-top:45.2pt;width:216.85pt;height:145.1pt;z-index:251753472;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8"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0vefBAAAA2wAAAA8AAABkcnMvZG93bnJldi54bWxET89rwjAUvg/8H8ITvM3UCmNWo6gg7OLB&#10;bgy9PZtnU21eSpPZ7r83wmDHj+/3YtXbWtyp9ZVjBZNxAoK4cLriUsHX5+71HYQPyBprx6Tglzys&#10;loOXBWbadXygex5KEUPYZ6jAhNBkUvrCkEU/dg1x5C6utRgibEupW+xiuK1lmiRv0mLFscFgQ1tD&#10;xS3/sQr8fp9c88NpszWz3SYu++7Ox1Sp0bBfz0EE6sO/+M/9oRWkU3h+iT9AL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L0vefBAAAA2wAAAA8AAAAAAAAAAAAAAAAAnwIA&#10;AGRycy9kb3ducmV2LnhtbFBLBQYAAAAABAAEAPcAAACNAwAAAAA=&#10;">
                  <v:imagedata r:id="rId9" o:title=""/>
                  <v:path arrowok="t"/>
                </v:shape>
                <v:oval id="Oval 14" o:spid="_x0000_s1029" style="position:absolute;left:8841;top:11808;width:908;height: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LccUA&#10;AADbAAAADwAAAGRycy9kb3ducmV2LnhtbESPQWvCQBCF70L/wzKF3nTTUKTEbEIrWnooQlVsj0N2&#10;mkSzsyG7jdFf7wqCtxnee9+8SfPBNKKnztWWFTxPIhDEhdU1lwq2m+X4FYTzyBoby6TgRA7y7GGU&#10;YqLtkb+pX/tSBAi7BBVU3reJlK6oyKCb2JY4aH+2M+jD2pVSd3gMcNPIOIqm0mDN4UKFLc0rKg7r&#10;f6MgAJY/ffSx32H8/ntebb7cQjulnh6HtxkIT4O/m2/pTx3qv8D1lzCAzC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otxxQAAANsAAAAPAAAAAAAAAAAAAAAAAJgCAABkcnMv&#10;ZG93bnJldi54bWxQSwUGAAAAAAQABAD1AAAAigMAAAAA&#10;" fillcolor="red" strokecolor="#c00000" strokeweight="2pt"/>
                <v:line id="Straight Connector 15" o:spid="_x0000_s1030" style="position:absolute;flip:y;visibility:visible;mso-wrap-style:square" from="2361,3391" to="22218,14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kn78AAAADbAAAADwAAAGRycy9kb3ducmV2LnhtbERPS4vCMBC+L/gfwgje1lRFkWoUHwiK&#10;oli9eBuasS02k9JE7f77jbCwt/n4njOdN6YUL6pdYVlBrxuBIE6tLjhTcL1svscgnEfWWFomBT/k&#10;YD5rfU0x1vbNZ3olPhMhhF2MCnLvq1hKl+Zk0HVtRRy4u60N+gDrTOoa3yHclLIfRSNpsODQkGNF&#10;q5zSR/I0Cna9nT4eeOkSqpL9en+6DdzhplSn3SwmIDw1/l/8597qMH8In1/CAXL2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LJJ+/AAAAA2wAAAA8AAAAAAAAAAAAAAAAA&#10;oQIAAGRycy9kb3ducmV2LnhtbFBLBQYAAAAABAAEAPkAAACOAwAAAAA=&#10;" strokecolor="red">
                  <v:stroke dashstyle="dash"/>
                </v:line>
                <v:shape id="_x0000_s1031" type="#_x0000_t202" style="position:absolute;left:10234;top:11445;width:11454;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8YArwA&#10;AADbAAAADwAAAGRycy9kb3ducmV2LnhtbERPSwrCMBDdC94hjOBOUwU/VKOIILjQhZ8DDM3YFptJ&#10;bWJtPb0RBHfzeN9ZrhtTiJoql1tWMBpGIIgTq3NOFVwvu8EchPPIGgvLpKAlB+tVt7PEWNsXn6g+&#10;+1SEEHYxKsi8L2MpXZKRQTe0JXHgbrYy6AOsUqkrfIVwU8hxFE2lwZxDQ4YlbTNK7uenUfCY4PHd&#10;RvX2QO/GXVvLbTpjpfq9ZrMA4anxf/HPvddh/hS+v4QD5Oo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ijxgCvAAAANsAAAAPAAAAAAAAAAAAAAAAAJgCAABkcnMvZG93bnJldi54&#10;bWxQSwUGAAAAAAQABAD1AAAAgQMAAAAA&#10;" strokecolor="red">
                  <v:stroke dashstyle="dash"/>
                  <v:textbox>
                    <w:txbxContent>
                      <w:p w14:paraId="235D5E40" w14:textId="77777777" w:rsidR="00D704DC" w:rsidRDefault="00D704DC" w:rsidP="00D704DC">
                        <w:pPr>
                          <w:spacing w:after="0"/>
                          <w:rPr>
                            <w:sz w:val="12"/>
                            <w:szCs w:val="12"/>
                          </w:rPr>
                        </w:pPr>
                        <w:r>
                          <w:rPr>
                            <w:sz w:val="12"/>
                            <w:szCs w:val="12"/>
                          </w:rPr>
                          <w:t xml:space="preserve">Outlier without leverage changes intercept only </w:t>
                        </w:r>
                      </w:p>
                      <w:p w14:paraId="4FF59225" w14:textId="77777777" w:rsidR="00D704DC" w:rsidRPr="002E7AD3" w:rsidRDefault="00D704DC" w:rsidP="00D704DC">
                        <w:pPr>
                          <w:spacing w:after="0"/>
                          <w:rPr>
                            <w:sz w:val="12"/>
                            <w:szCs w:val="12"/>
                          </w:rPr>
                        </w:pPr>
                        <w:r w:rsidRPr="002E7AD3">
                          <w:rPr>
                            <w:sz w:val="12"/>
                            <w:szCs w:val="12"/>
                          </w:rPr>
                          <w:t>y=</w:t>
                        </w:r>
                        <w:r>
                          <w:rPr>
                            <w:sz w:val="12"/>
                            <w:szCs w:val="12"/>
                          </w:rPr>
                          <w:t>-</w:t>
                        </w:r>
                        <w:r w:rsidRPr="002E7AD3">
                          <w:rPr>
                            <w:sz w:val="12"/>
                            <w:szCs w:val="12"/>
                          </w:rPr>
                          <w:t>6.05+0.33x</w:t>
                        </w:r>
                      </w:p>
                    </w:txbxContent>
                  </v:textbox>
                </v:shape>
                <w10:wrap type="square"/>
              </v:group>
            </w:pict>
          </mc:Fallback>
        </mc:AlternateContent>
      </w:r>
      <w:r>
        <w:t xml:space="preserve">An assumption of regression is that there are no influential observations.  These are extreme values which pull the regression line towards them therefore having a significant impact on the coefficients of the model.  </w:t>
      </w:r>
    </w:p>
    <w:p w14:paraId="2E014B2B" w14:textId="52EDC9E9" w:rsidR="003E607E" w:rsidRDefault="00B6005A" w:rsidP="00D704DC">
      <w:r>
        <w:rPr>
          <w:noProof/>
        </w:rPr>
        <mc:AlternateContent>
          <mc:Choice Requires="wpg">
            <w:drawing>
              <wp:anchor distT="0" distB="0" distL="114300" distR="114300" simplePos="0" relativeHeight="251754496" behindDoc="0" locked="0" layoutInCell="1" allowOverlap="1" wp14:anchorId="753FFD64" wp14:editId="0767D972">
                <wp:simplePos x="0" y="0"/>
                <wp:positionH relativeFrom="column">
                  <wp:posOffset>3639185</wp:posOffset>
                </wp:positionH>
                <wp:positionV relativeFrom="paragraph">
                  <wp:posOffset>2046605</wp:posOffset>
                </wp:positionV>
                <wp:extent cx="2915920" cy="2015490"/>
                <wp:effectExtent l="0" t="0" r="0" b="3810"/>
                <wp:wrapSquare wrapText="bothSides"/>
                <wp:docPr id="25" name="Group 25"/>
                <wp:cNvGraphicFramePr/>
                <a:graphic xmlns:a="http://schemas.openxmlformats.org/drawingml/2006/main">
                  <a:graphicData uri="http://schemas.microsoft.com/office/word/2010/wordprocessingGroup">
                    <wpg:wgp>
                      <wpg:cNvGrpSpPr/>
                      <wpg:grpSpPr>
                        <a:xfrm>
                          <a:off x="0" y="0"/>
                          <a:ext cx="2915920" cy="2015490"/>
                          <a:chOff x="0" y="0"/>
                          <a:chExt cx="2222416" cy="1919635"/>
                        </a:xfrm>
                      </wpg:grpSpPr>
                      <pic:pic xmlns:pic="http://schemas.openxmlformats.org/drawingml/2006/picture">
                        <pic:nvPicPr>
                          <pic:cNvPr id="26" name="Picture 26"/>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27" name="Oval 27"/>
                        <wps:cNvSpPr/>
                        <wps:spPr>
                          <a:xfrm>
                            <a:off x="1819447" y="339115"/>
                            <a:ext cx="90805" cy="90170"/>
                          </a:xfrm>
                          <a:prstGeom prst="ellipse">
                            <a:avLst/>
                          </a:prstGeom>
                          <a:solidFill>
                            <a:srgbClr val="FF0000"/>
                          </a:solid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Straight Connector 28"/>
                        <wps:cNvCnPr/>
                        <wps:spPr>
                          <a:xfrm flipV="1">
                            <a:off x="183222" y="292278"/>
                            <a:ext cx="1985645" cy="1096010"/>
                          </a:xfrm>
                          <a:prstGeom prst="line">
                            <a:avLst/>
                          </a:prstGeom>
                          <a:noFill/>
                          <a:ln w="9525" cap="flat" cmpd="sng" algn="ctr">
                            <a:solidFill>
                              <a:srgbClr val="FF0000"/>
                            </a:solidFill>
                            <a:prstDash val="dash"/>
                          </a:ln>
                          <a:effectLst/>
                        </wps:spPr>
                        <wps:bodyPr/>
                      </wps:wsp>
                      <wps:wsp>
                        <wps:cNvPr id="29" name="Text Box 2"/>
                        <wps:cNvSpPr txBox="1">
                          <a:spLocks noChangeArrowheads="1"/>
                        </wps:cNvSpPr>
                        <wps:spPr bwMode="auto">
                          <a:xfrm>
                            <a:off x="826881" y="1144514"/>
                            <a:ext cx="1341986" cy="421169"/>
                          </a:xfrm>
                          <a:prstGeom prst="rect">
                            <a:avLst/>
                          </a:prstGeom>
                          <a:solidFill>
                            <a:srgbClr val="FFFFFF"/>
                          </a:solidFill>
                          <a:ln w="9525">
                            <a:solidFill>
                              <a:srgbClr val="FF0000"/>
                            </a:solidFill>
                            <a:prstDash val="dash"/>
                            <a:miter lim="800000"/>
                            <a:headEnd/>
                            <a:tailEnd/>
                          </a:ln>
                        </wps:spPr>
                        <wps:txbx>
                          <w:txbxContent>
                            <w:p w14:paraId="2D35DC26" w14:textId="77777777" w:rsidR="00D704DC" w:rsidRDefault="00D704DC" w:rsidP="00D704DC">
                              <w:pPr>
                                <w:spacing w:after="0"/>
                                <w:rPr>
                                  <w:sz w:val="12"/>
                                  <w:szCs w:val="12"/>
                                </w:rPr>
                              </w:pPr>
                              <w:r>
                                <w:rPr>
                                  <w:sz w:val="12"/>
                                  <w:szCs w:val="12"/>
                                </w:rPr>
                                <w:t>Leverage (unusual x) but not an outlier</w:t>
                              </w:r>
                            </w:p>
                            <w:p w14:paraId="064B79AC" w14:textId="77777777" w:rsidR="00D704DC" w:rsidRPr="002E7AD3" w:rsidRDefault="00D704DC" w:rsidP="00D704DC">
                              <w:pPr>
                                <w:spacing w:after="0"/>
                                <w:rPr>
                                  <w:sz w:val="12"/>
                                  <w:szCs w:val="12"/>
                                </w:rPr>
                              </w:pPr>
                              <w:r w:rsidRPr="002E7AD3">
                                <w:rPr>
                                  <w:sz w:val="12"/>
                                  <w:szCs w:val="12"/>
                                </w:rPr>
                                <w:t>y=</w:t>
                              </w:r>
                              <w:r>
                                <w:rPr>
                                  <w:sz w:val="12"/>
                                  <w:szCs w:val="12"/>
                                </w:rPr>
                                <w:t xml:space="preserve"> -5.86+0.34</w:t>
                              </w:r>
                              <w:r w:rsidRPr="002E7AD3">
                                <w:rPr>
                                  <w:sz w:val="12"/>
                                  <w:szCs w:val="12"/>
                                </w:rPr>
                                <w:t>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5" o:spid="_x0000_s1032" style="position:absolute;margin-left:286.55pt;margin-top:161.15pt;width:229.6pt;height:158.7pt;z-index:251754496;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">
                <v:shape id="Picture 26" o:spid="_x0000_s1033"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DHn/BAAAA2wAAAA8AAABkcnMvZG93bnJldi54bWxET89rwjAUvgv7H8IbeLPpehDtjDIFYRcP&#10;VhF3e2vemm7NS2kyW/97IwgeP77fi9VgG3GhzteOFbwlKQji0umaKwXHw3YyA+EDssbGMSm4kofV&#10;8mW0wFy7nvd0KUIlYgj7HBWYENpcSl8asugT1xJH7sd1FkOEXSV1h30Mt43M0nQqLdYcGwy2tDFU&#10;/hX/VoHf7dLfYv+13pj5dh2Xnfrvc6bU+HX4eAcRaAhP8cP9qRVkU7h/iT9ALm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KDHn/BAAAA2wAAAA8AAAAAAAAAAAAAAAAAnwIA&#10;AGRycy9kb3ducmV2LnhtbFBLBQYAAAAABAAEAPcAAACNAwAAAAA=&#10;">
                  <v:imagedata r:id="rId9" o:title=""/>
                  <v:path arrowok="t"/>
                </v:shape>
                <v:oval id="Oval 27" o:spid="_x0000_s1034" style="position:absolute;left:18194;top:3391;width:908;height:9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Tfu8QA&#10;AADbAAAADwAAAGRycy9kb3ducmV2LnhtbESPT2vCQBTE74V+h+UVequb5mAlugm2VPEggn9Qj4/s&#10;M4lm34bsNqZ++m5B8DjMzG+YSdabWnTUusqygvdBBII4t7riQsFuO3sbgXAeWWNtmRT8koMsfX6a&#10;YKLtldfUbXwhAoRdggpK75tESpeXZNANbEMcvJNtDfog20LqFq8BbmoZR9FQGqw4LJTY0FdJ+WXz&#10;YxQEwOzQRfPzHuPP4221Xbpv7ZR6femnYxCeev8I39sLrSD+gP8v4Q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U37vEAAAA2wAAAA8AAAAAAAAAAAAAAAAAmAIAAGRycy9k&#10;b3ducmV2LnhtbFBLBQYAAAAABAAEAPUAAACJAwAAAAA=&#10;" fillcolor="red" strokecolor="#c00000" strokeweight="2pt"/>
                <v:line id="Straight Connector 28" o:spid="_x0000_s1035" style="position:absolute;flip:y;visibility:visible;mso-wrap-style:square" from="1832,2922" to="21688,13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RCzMEAAADbAAAADwAAAGRycy9kb3ducmV2LnhtbERPTWvCQBC9F/wPywi91Y0KRVJXqYpg&#10;SFCMvXgbstMkmJ0N2dWk/757EDw+3vdyPZhGPKhztWUF00kEgriwuuZSwc9l/7EA4TyyxsYyKfgj&#10;B+vV6G2JsbY9n+mR+1KEEHYxKqi8b2MpXVGRQTexLXHgfm1n0AfYlVJ32Idw08hZFH1KgzWHhgpb&#10;2lZU3PK7UZBME33MeONyavN0l56uc5ddlXofD99fIDwN/iV+ug9awSyMDV/CD5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pELMwQAAANsAAAAPAAAAAAAAAAAAAAAA&#10;AKECAABkcnMvZG93bnJldi54bWxQSwUGAAAAAAQABAD5AAAAjwMAAAAA&#10;" strokecolor="red">
                  <v:stroke dashstyle="dash"/>
                </v:line>
                <v:shape id="_x0000_s1036" type="#_x0000_t202" style="position:absolute;left:8268;top:11445;width:13420;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xGzcIA&#10;AADbAAAADwAAAGRycy9kb3ducmV2LnhtbESPQYvCMBSE78L+h/AWvGmqsLpbTcsiCHvQg9of8Gie&#10;bbF56Taxtv56Iwgeh5n5hlmnvalFR62rLCuYTSMQxLnVFRcKstN28g3CeWSNtWVSMJCDNPkYrTHW&#10;9sYH6o6+EAHCLkYFpfdNLKXLSzLoprYhDt7ZtgZ9kG0hdYu3ADe1nEfRQhqsOCyU2NCmpPxyvBoF&#10;/1+4vw9Rt9nRvXfZYHkolqzU+LP/XYHw1Pt3+NX+0wrmP/D8En6AT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fEbNwgAAANsAAAAPAAAAAAAAAAAAAAAAAJgCAABkcnMvZG93&#10;bnJldi54bWxQSwUGAAAAAAQABAD1AAAAhwMAAAAA&#10;" strokecolor="red">
                  <v:stroke dashstyle="dash"/>
                  <v:textbox>
                    <w:txbxContent>
                      <w:p w14:paraId="2D35DC26" w14:textId="77777777" w:rsidR="00D704DC" w:rsidRDefault="00D704DC" w:rsidP="00D704DC">
                        <w:pPr>
                          <w:spacing w:after="0"/>
                          <w:rPr>
                            <w:sz w:val="12"/>
                            <w:szCs w:val="12"/>
                          </w:rPr>
                        </w:pPr>
                        <w:r>
                          <w:rPr>
                            <w:sz w:val="12"/>
                            <w:szCs w:val="12"/>
                          </w:rPr>
                          <w:t>Leverage (unusual x) but not an outlier</w:t>
                        </w:r>
                      </w:p>
                      <w:p w14:paraId="064B79AC" w14:textId="77777777" w:rsidR="00D704DC" w:rsidRPr="002E7AD3" w:rsidRDefault="00D704DC" w:rsidP="00D704DC">
                        <w:pPr>
                          <w:spacing w:after="0"/>
                          <w:rPr>
                            <w:sz w:val="12"/>
                            <w:szCs w:val="12"/>
                          </w:rPr>
                        </w:pPr>
                        <w:r w:rsidRPr="002E7AD3">
                          <w:rPr>
                            <w:sz w:val="12"/>
                            <w:szCs w:val="12"/>
                          </w:rPr>
                          <w:t>y=</w:t>
                        </w:r>
                        <w:r>
                          <w:rPr>
                            <w:sz w:val="12"/>
                            <w:szCs w:val="12"/>
                          </w:rPr>
                          <w:t xml:space="preserve"> -5.86+0.34</w:t>
                        </w:r>
                        <w:r w:rsidRPr="002E7AD3">
                          <w:rPr>
                            <w:sz w:val="12"/>
                            <w:szCs w:val="12"/>
                          </w:rPr>
                          <w:t>x</w:t>
                        </w:r>
                      </w:p>
                    </w:txbxContent>
                  </v:textbox>
                </v:shape>
                <w10:wrap type="square"/>
              </v:group>
            </w:pict>
          </mc:Fallback>
        </mc:AlternateContent>
      </w:r>
      <w:r w:rsidRPr="00EB2F30">
        <w:rPr>
          <w:b/>
        </w:rPr>
        <w:t>Outliers</w:t>
      </w:r>
      <w:r>
        <w:t xml:space="preserve">: Outliers are observations where the observed dependent value does not follow the general trend given the independent value (unusual y given x).  In this situation, the residual for that observation is likely to be large unless it is also influential and has pulled the line towards it.  A residual is the difference between observed and predicted values and standardised residuals (with a mean of 0 and SD of 1) can be requested in SPSS.  Approximately 5% of standardised residuals will be outside </w:t>
      </w:r>
      <m:oMath>
        <m:r>
          <w:rPr>
            <w:rFonts w:ascii="Cambria Math" w:hAnsi="Cambria Math"/>
          </w:rPr>
          <m:t>±1.96</m:t>
        </m:r>
      </m:oMath>
      <w:r>
        <w:t xml:space="preserve"> and 0.3% of values are classified as extreme outliers which are </w:t>
      </w:r>
      <w:proofErr w:type="spellStart"/>
      <w:proofErr w:type="gramStart"/>
      <w:r>
        <w:t>outside</w:t>
      </w:r>
      <w:proofErr w:type="spellEnd"/>
      <w:r>
        <w:t xml:space="preserve"> </w:t>
      </w:r>
      <w:proofErr w:type="gramEnd"/>
      <m:oMath>
        <m:r>
          <w:rPr>
            <w:rFonts w:ascii="Cambria Math" w:hAnsi="Cambria Math"/>
          </w:rPr>
          <m:t>±3</m:t>
        </m:r>
      </m:oMath>
      <w:r>
        <w:t>.  Large samples are more likely to contain extreme outliers just by chance.</w:t>
      </w:r>
    </w:p>
    <w:p w14:paraId="304FC636" w14:textId="1BC637E0" w:rsidR="00B6005A" w:rsidRPr="00B6005A" w:rsidRDefault="00B6005A" w:rsidP="00B6005A">
      <w:r w:rsidRPr="00B6005A">
        <w:rPr>
          <w:b/>
        </w:rPr>
        <w:t>Deleted residuals</w:t>
      </w:r>
      <w:r w:rsidRPr="00B6005A">
        <w:t xml:space="preserve"> are the residuals obtained if the regression was repeated without the individual observation.</w:t>
      </w:r>
    </w:p>
    <w:p w14:paraId="4603C65C" w14:textId="2BF34035" w:rsidR="00D704DC" w:rsidRDefault="00D704DC" w:rsidP="00D704DC">
      <w:r w:rsidRPr="00BA10CC">
        <w:rPr>
          <w:b/>
        </w:rPr>
        <w:t>Leverage</w:t>
      </w:r>
      <w:r>
        <w:t>: An observation with high leverage will pull the regression line towards it.  The average leverage score is calculated as (k + 1)/ n where k is the number of independent variables in the model</w:t>
      </w:r>
      <w:r w:rsidR="0047084B">
        <w:t xml:space="preserve"> and n is the number of observations</w:t>
      </w:r>
      <w:r>
        <w:t>.  Observations with high leverage will have leverage scores 2 or 3 times this value.</w:t>
      </w:r>
    </w:p>
    <w:p w14:paraId="02AD7C4E" w14:textId="77777777" w:rsidR="003E607E" w:rsidRDefault="003E607E" w:rsidP="0092652B">
      <w:pPr>
        <w:spacing w:after="200" w:line="276" w:lineRule="auto"/>
        <w:rPr>
          <w:b/>
        </w:rPr>
      </w:pPr>
    </w:p>
    <w:p w14:paraId="19DD7EFB" w14:textId="4D006414" w:rsidR="00D704DC" w:rsidRPr="00B6005A" w:rsidRDefault="00B6005A" w:rsidP="00B6005A">
      <w:pPr>
        <w:spacing w:after="200" w:line="276" w:lineRule="auto"/>
        <w:rPr>
          <w:b/>
        </w:rPr>
      </w:pPr>
      <w:r>
        <w:rPr>
          <w:noProof/>
        </w:rPr>
        <w:lastRenderedPageBreak/>
        <mc:AlternateContent>
          <mc:Choice Requires="wpg">
            <w:drawing>
              <wp:anchor distT="0" distB="0" distL="114300" distR="114300" simplePos="0" relativeHeight="251770880" behindDoc="0" locked="0" layoutInCell="1" allowOverlap="1" wp14:anchorId="2EBBF950" wp14:editId="2575F31F">
                <wp:simplePos x="0" y="0"/>
                <wp:positionH relativeFrom="column">
                  <wp:posOffset>-128905</wp:posOffset>
                </wp:positionH>
                <wp:positionV relativeFrom="paragraph">
                  <wp:posOffset>-21590</wp:posOffset>
                </wp:positionV>
                <wp:extent cx="3074035" cy="2087880"/>
                <wp:effectExtent l="0" t="0" r="0" b="7620"/>
                <wp:wrapSquare wrapText="bothSides"/>
                <wp:docPr id="30" name="Group 30"/>
                <wp:cNvGraphicFramePr/>
                <a:graphic xmlns:a="http://schemas.openxmlformats.org/drawingml/2006/main">
                  <a:graphicData uri="http://schemas.microsoft.com/office/word/2010/wordprocessingGroup">
                    <wpg:wgp>
                      <wpg:cNvGrpSpPr/>
                      <wpg:grpSpPr>
                        <a:xfrm>
                          <a:off x="0" y="0"/>
                          <a:ext cx="3074035" cy="2087880"/>
                          <a:chOff x="0" y="0"/>
                          <a:chExt cx="2222416" cy="1919635"/>
                        </a:xfrm>
                      </wpg:grpSpPr>
                      <pic:pic xmlns:pic="http://schemas.openxmlformats.org/drawingml/2006/picture">
                        <pic:nvPicPr>
                          <pic:cNvPr id="37" name="Picture 3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43" name="Oval 43"/>
                        <wps:cNvSpPr/>
                        <wps:spPr>
                          <a:xfrm>
                            <a:off x="1819447" y="58095"/>
                            <a:ext cx="90805" cy="90170"/>
                          </a:xfrm>
                          <a:prstGeom prst="ellipse">
                            <a:avLst/>
                          </a:prstGeom>
                          <a:solidFill>
                            <a:srgbClr val="FF0000"/>
                          </a:solid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Straight Connector 44"/>
                        <wps:cNvCnPr/>
                        <wps:spPr>
                          <a:xfrm flipV="1">
                            <a:off x="243998" y="58095"/>
                            <a:ext cx="1843537" cy="1507589"/>
                          </a:xfrm>
                          <a:prstGeom prst="line">
                            <a:avLst/>
                          </a:prstGeom>
                          <a:noFill/>
                          <a:ln w="9525" cap="flat" cmpd="sng" algn="ctr">
                            <a:solidFill>
                              <a:srgbClr val="FF0000"/>
                            </a:solidFill>
                            <a:prstDash val="dash"/>
                          </a:ln>
                          <a:effectLst/>
                        </wps:spPr>
                        <wps:bodyPr/>
                      </wps:wsp>
                      <wps:wsp>
                        <wps:cNvPr id="45" name="Text Box 2"/>
                        <wps:cNvSpPr txBox="1">
                          <a:spLocks noChangeArrowheads="1"/>
                        </wps:cNvSpPr>
                        <wps:spPr bwMode="auto">
                          <a:xfrm>
                            <a:off x="826881" y="1144514"/>
                            <a:ext cx="1341986" cy="421169"/>
                          </a:xfrm>
                          <a:prstGeom prst="rect">
                            <a:avLst/>
                          </a:prstGeom>
                          <a:solidFill>
                            <a:srgbClr val="FFFFFF"/>
                          </a:solidFill>
                          <a:ln w="9525">
                            <a:solidFill>
                              <a:srgbClr val="FF0000"/>
                            </a:solidFill>
                            <a:prstDash val="dash"/>
                            <a:miter lim="800000"/>
                            <a:headEnd/>
                            <a:tailEnd/>
                          </a:ln>
                        </wps:spPr>
                        <wps:txbx>
                          <w:txbxContent>
                            <w:p w14:paraId="243B841D" w14:textId="77777777" w:rsidR="003E607E" w:rsidRDefault="003E607E" w:rsidP="003E607E">
                              <w:pPr>
                                <w:spacing w:after="0"/>
                                <w:rPr>
                                  <w:sz w:val="12"/>
                                  <w:szCs w:val="12"/>
                                </w:rPr>
                              </w:pPr>
                              <w:r>
                                <w:rPr>
                                  <w:sz w:val="12"/>
                                  <w:szCs w:val="12"/>
                                </w:rPr>
                                <w:t>Influential observation is an outlier with leverage</w:t>
                              </w:r>
                            </w:p>
                            <w:p w14:paraId="1A482447" w14:textId="77777777" w:rsidR="003E607E" w:rsidRPr="002E7AD3" w:rsidRDefault="003E607E" w:rsidP="003E607E">
                              <w:pPr>
                                <w:spacing w:after="0"/>
                                <w:rPr>
                                  <w:sz w:val="12"/>
                                  <w:szCs w:val="12"/>
                                </w:rPr>
                              </w:pPr>
                              <w:r w:rsidRPr="002E7AD3">
                                <w:rPr>
                                  <w:sz w:val="12"/>
                                  <w:szCs w:val="12"/>
                                </w:rPr>
                                <w:t>y=</w:t>
                              </w:r>
                              <w:r>
                                <w:rPr>
                                  <w:sz w:val="12"/>
                                  <w:szCs w:val="12"/>
                                </w:rPr>
                                <w:t xml:space="preserve"> -10.87+0.47</w:t>
                              </w:r>
                              <w:r w:rsidRPr="002E7AD3">
                                <w:rPr>
                                  <w:sz w:val="12"/>
                                  <w:szCs w:val="12"/>
                                </w:rPr>
                                <w:t>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0" o:spid="_x0000_s1037" style="position:absolute;margin-left:-10.15pt;margin-top:-1.7pt;width:242.05pt;height:164.4pt;z-index:251770880;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">
                <v:shape id="Picture 37" o:spid="_x0000_s1038"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WLTnBAAAA2wAAAA8AAABkcnMvZG93bnJldi54bWxET89rwjAUvgv+D+EJ3jSdA3WdUaYgePFg&#10;lbHd3pq3plvzUppo639vBMHjx/d7sepsJS7U+NKxgpdxAoI4d7rkQsHpuB3NQfiArLFyTAqu5GG1&#10;7PcWmGrX8oEuWShEDGGfogITQp1K6XNDFv3Y1cSR+3WNxRBhU0jdYBvDbSUnSTKVFkuODQZr2hjK&#10;/7OzVeD3++QvO3yvN+Ztu47LPtufr4lSw0H38Q4iUBee4od7pxW8zuD+Jf4Aub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gWLTnBAAAA2wAAAA8AAAAAAAAAAAAAAAAAnwIA&#10;AGRycy9kb3ducmV2LnhtbFBLBQYAAAAABAAEAPcAAACNAwAAAAA=&#10;">
                  <v:imagedata r:id="rId9" o:title=""/>
                  <v:path arrowok="t"/>
                </v:shape>
                <v:oval id="Oval 43" o:spid="_x0000_s1039" style="position:absolute;left:18194;top:580;width:908;height: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8GMQA&#10;AADbAAAADwAAAGRycy9kb3ducmV2LnhtbESPQWvCQBSE70L/w/IKvemmVqREN6EtVTwUQVPU4yP7&#10;mqTNvg3ZNab+elcQPA4z8w0zT3tTi45aV1lW8DyKQBDnVldcKPjOFsNXEM4ja6wtk4J/cpAmD4M5&#10;xtqeeEPd1hciQNjFqKD0vomldHlJBt3INsTB+7GtQR9kW0jd4inATS3HUTSVBisOCyU29FFS/rc9&#10;GgUBsNh30fJ3h+P3w3mdfblP7ZR6euzfZiA89f4evrVXWsHkBa5fwg+Qy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wPBjEAAAA2wAAAA8AAAAAAAAAAAAAAAAAmAIAAGRycy9k&#10;b3ducmV2LnhtbFBLBQYAAAAABAAEAPUAAACJAwAAAAA=&#10;" fillcolor="red" strokecolor="#c00000" strokeweight="2pt"/>
                <v:line id="Straight Connector 44" o:spid="_x0000_s1040" style="position:absolute;flip:y;visibility:visible;mso-wrap-style:square" from="2439,580" to="20875,15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atacUAAADbAAAADwAAAGRycy9kb3ducmV2LnhtbESPQWvCQBSE74X+h+UJvZmNVqTErGIt&#10;BUWxNPWS2yP7moRm34bsmqT/visIPQ4z8w2TbkbTiJ46V1tWMItiEMSF1TWXCi5f79MXEM4ja2ws&#10;k4JfcrBZPz6kmGg78Cf1mS9FgLBLUEHlfZtI6YqKDLrItsTB+7adQR9kV0rd4RDgppHzOF5KgzWH&#10;hQpb2lVU/GRXo+AwO+jziV9dRm12fDt+5M/ulCv1NBm3KxCeRv8fvrf3WsFiAbcv4Qf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jatacUAAADbAAAADwAAAAAAAAAA&#10;AAAAAAChAgAAZHJzL2Rvd25yZXYueG1sUEsFBgAAAAAEAAQA+QAAAJMDAAAAAA==&#10;" strokecolor="red">
                  <v:stroke dashstyle="dash"/>
                </v:line>
                <v:shape id="_x0000_s1041" type="#_x0000_t202" style="position:absolute;left:8268;top:11445;width:13420;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6paMIA&#10;AADbAAAADwAAAGRycy9kb3ducmV2LnhtbESPzYrCQBCE7wu+w9CCt3Wi6CrRSRBB8OAe/HmAJtMm&#10;wUxPzIwx8emdBWGPRVV9Ra3TzlSipcaVlhVMxhEI4szqknMFl/PuewnCeWSNlWVS0JODNBl8rTHW&#10;9slHak8+FwHCLkYFhfd1LKXLCjLoxrYmDt7VNgZ9kE0udYPPADeVnEbRjzRYclgosKZtQdnt9DAK&#10;7nP8ffVRuz3Qq3OX3nKfL1ip0bDbrEB46vx/+NPeawWzOfx9CT9AJ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7qlowgAAANsAAAAPAAAAAAAAAAAAAAAAAJgCAABkcnMvZG93&#10;bnJldi54bWxQSwUGAAAAAAQABAD1AAAAhwMAAAAA&#10;" strokecolor="red">
                  <v:stroke dashstyle="dash"/>
                  <v:textbox>
                    <w:txbxContent>
                      <w:p w14:paraId="243B841D" w14:textId="77777777" w:rsidR="003E607E" w:rsidRDefault="003E607E" w:rsidP="003E607E">
                        <w:pPr>
                          <w:spacing w:after="0"/>
                          <w:rPr>
                            <w:sz w:val="12"/>
                            <w:szCs w:val="12"/>
                          </w:rPr>
                        </w:pPr>
                        <w:r>
                          <w:rPr>
                            <w:sz w:val="12"/>
                            <w:szCs w:val="12"/>
                          </w:rPr>
                          <w:t>Influential observation is an outlier with leverage</w:t>
                        </w:r>
                      </w:p>
                      <w:p w14:paraId="1A482447" w14:textId="77777777" w:rsidR="003E607E" w:rsidRPr="002E7AD3" w:rsidRDefault="003E607E" w:rsidP="003E607E">
                        <w:pPr>
                          <w:spacing w:after="0"/>
                          <w:rPr>
                            <w:sz w:val="12"/>
                            <w:szCs w:val="12"/>
                          </w:rPr>
                        </w:pPr>
                        <w:r w:rsidRPr="002E7AD3">
                          <w:rPr>
                            <w:sz w:val="12"/>
                            <w:szCs w:val="12"/>
                          </w:rPr>
                          <w:t>y=</w:t>
                        </w:r>
                        <w:r>
                          <w:rPr>
                            <w:sz w:val="12"/>
                            <w:szCs w:val="12"/>
                          </w:rPr>
                          <w:t xml:space="preserve"> -10.87+0.47</w:t>
                        </w:r>
                        <w:r w:rsidRPr="002E7AD3">
                          <w:rPr>
                            <w:sz w:val="12"/>
                            <w:szCs w:val="12"/>
                          </w:rPr>
                          <w:t>x</w:t>
                        </w:r>
                      </w:p>
                    </w:txbxContent>
                  </v:textbox>
                </v:shape>
                <w10:wrap type="square"/>
              </v:group>
            </w:pict>
          </mc:Fallback>
        </mc:AlternateContent>
      </w:r>
      <w:r w:rsidRPr="00B6005A">
        <w:rPr>
          <w:b/>
        </w:rPr>
        <w:t>Influence</w:t>
      </w:r>
      <w:r w:rsidRPr="00B6005A">
        <w:t>: An influential observation is one which is an outlier with leverage and affects the intercept and slope of a model significantly.  Calculations are based on how the predictions would differ if the observation was not included.</w:t>
      </w:r>
    </w:p>
    <w:p w14:paraId="615D2891" w14:textId="74C650ED" w:rsidR="00D704DC" w:rsidRDefault="00B6005A" w:rsidP="00D704DC">
      <w:r w:rsidRPr="00990FFD">
        <w:rPr>
          <w:b/>
        </w:rPr>
        <w:t>Cooks distance</w:t>
      </w:r>
      <w:r>
        <w:t>: This is calculated for each individual and is based on the squared differences between the predicted values from regression with and without an individual observation.  A large Cook’s Distance indicates an influential observation.  Compare the Cooks value for each observation with 4/n where n is the number of observations.  Values above this indicate observations which could be a problem.</w:t>
      </w:r>
    </w:p>
    <w:p w14:paraId="4DEA2428" w14:textId="77777777" w:rsidR="000434F3" w:rsidRDefault="000434F3" w:rsidP="00281F86">
      <w:pPr>
        <w:autoSpaceDE w:val="0"/>
        <w:autoSpaceDN w:val="0"/>
        <w:adjustRightInd w:val="0"/>
        <w:spacing w:after="0" w:line="240" w:lineRule="auto"/>
        <w:rPr>
          <w:b/>
          <w:sz w:val="24"/>
        </w:rPr>
      </w:pPr>
    </w:p>
    <w:p w14:paraId="2A79F86F" w14:textId="77777777" w:rsidR="00D704DC" w:rsidRPr="00D704DC" w:rsidRDefault="00D704DC" w:rsidP="001F2863">
      <w:pPr>
        <w:spacing w:after="0"/>
        <w:rPr>
          <w:b/>
          <w:sz w:val="24"/>
        </w:rPr>
      </w:pPr>
      <w:r w:rsidRPr="00D704DC">
        <w:rPr>
          <w:b/>
          <w:sz w:val="24"/>
        </w:rPr>
        <w:t>Steps in R</w:t>
      </w:r>
    </w:p>
    <w:p w14:paraId="6B5E548E" w14:textId="5332C077" w:rsidR="003E607E" w:rsidRPr="00794BB9" w:rsidRDefault="003E607E" w:rsidP="003E607E">
      <w:pPr>
        <w:spacing w:after="0"/>
        <w:rPr>
          <w:rFonts w:ascii="Courier New" w:hAnsi="Courier New" w:cs="Courier New"/>
          <w:szCs w:val="22"/>
        </w:rPr>
      </w:pPr>
      <w:r w:rsidRPr="008557F8">
        <w:rPr>
          <w:bCs/>
          <w:szCs w:val="22"/>
        </w:rPr>
        <w:t xml:space="preserve">Open the birthweight reduced dataset from a csv file, call it </w:t>
      </w:r>
      <w:proofErr w:type="spellStart"/>
      <w:r w:rsidRPr="00B43F48">
        <w:rPr>
          <w:rFonts w:ascii="Courier New" w:hAnsi="Courier New" w:cs="Courier New"/>
          <w:bCs/>
          <w:szCs w:val="22"/>
        </w:rPr>
        <w:t>birthweightR</w:t>
      </w:r>
      <w:proofErr w:type="spellEnd"/>
      <w:r>
        <w:rPr>
          <w:bCs/>
          <w:szCs w:val="22"/>
        </w:rPr>
        <w:t>,</w:t>
      </w:r>
      <w:r w:rsidRPr="008557F8">
        <w:rPr>
          <w:bCs/>
          <w:szCs w:val="22"/>
        </w:rPr>
        <w:t xml:space="preserve"> </w:t>
      </w:r>
      <w:proofErr w:type="gramStart"/>
      <w:r w:rsidRPr="008557F8">
        <w:rPr>
          <w:bCs/>
          <w:szCs w:val="22"/>
        </w:rPr>
        <w:t>then</w:t>
      </w:r>
      <w:proofErr w:type="gramEnd"/>
      <w:r w:rsidRPr="008557F8">
        <w:rPr>
          <w:bCs/>
          <w:szCs w:val="22"/>
        </w:rPr>
        <w:t xml:space="preserve"> attach the data</w:t>
      </w:r>
      <w:r>
        <w:rPr>
          <w:bCs/>
          <w:szCs w:val="22"/>
        </w:rPr>
        <w:t xml:space="preserve">. </w:t>
      </w:r>
      <w:proofErr w:type="spellStart"/>
      <w:proofErr w:type="gramStart"/>
      <w:r w:rsidRPr="00794BB9">
        <w:rPr>
          <w:rFonts w:ascii="Courier New" w:hAnsi="Courier New" w:cs="Courier New"/>
          <w:bCs/>
          <w:szCs w:val="22"/>
        </w:rPr>
        <w:t>birthweightR</w:t>
      </w:r>
      <w:proofErr w:type="spellEnd"/>
      <w:proofErr w:type="gramEnd"/>
      <w:r w:rsidRPr="00794BB9">
        <w:rPr>
          <w:rFonts w:ascii="Courier New" w:hAnsi="Courier New" w:cs="Courier New"/>
          <w:bCs/>
          <w:szCs w:val="22"/>
        </w:rPr>
        <w:t>&lt;-read.csv("D:\\Birthweig</w:t>
      </w:r>
      <w:r>
        <w:rPr>
          <w:rFonts w:ascii="Courier New" w:hAnsi="Courier New" w:cs="Courier New"/>
          <w:bCs/>
          <w:szCs w:val="22"/>
        </w:rPr>
        <w:t xml:space="preserve">ht </w:t>
      </w:r>
      <w:proofErr w:type="spellStart"/>
      <w:r>
        <w:rPr>
          <w:rFonts w:ascii="Courier New" w:hAnsi="Courier New" w:cs="Courier New"/>
          <w:bCs/>
          <w:szCs w:val="22"/>
        </w:rPr>
        <w:t>reduced.csv",header</w:t>
      </w:r>
      <w:proofErr w:type="spellEnd"/>
      <w:r>
        <w:rPr>
          <w:rFonts w:ascii="Courier New" w:hAnsi="Courier New" w:cs="Courier New"/>
          <w:bCs/>
          <w:szCs w:val="22"/>
        </w:rPr>
        <w:t>=T</w:t>
      </w:r>
      <w:r w:rsidRPr="00794BB9">
        <w:rPr>
          <w:rFonts w:ascii="Courier New" w:hAnsi="Courier New" w:cs="Courier New"/>
          <w:bCs/>
          <w:szCs w:val="22"/>
        </w:rPr>
        <w:t>)</w:t>
      </w:r>
    </w:p>
    <w:p w14:paraId="1CDEAA13" w14:textId="77777777" w:rsidR="003E607E" w:rsidRPr="00794BB9" w:rsidRDefault="003E607E" w:rsidP="003E607E">
      <w:pPr>
        <w:spacing w:after="0"/>
        <w:rPr>
          <w:rFonts w:ascii="Courier New" w:hAnsi="Courier New" w:cs="Courier New"/>
          <w:bCs/>
          <w:szCs w:val="22"/>
        </w:rPr>
      </w:pPr>
      <w:proofErr w:type="gramStart"/>
      <w:r w:rsidRPr="00794BB9">
        <w:rPr>
          <w:rFonts w:ascii="Courier New" w:hAnsi="Courier New" w:cs="Courier New"/>
          <w:bCs/>
          <w:szCs w:val="22"/>
        </w:rPr>
        <w:t>attach(</w:t>
      </w:r>
      <w:proofErr w:type="spellStart"/>
      <w:proofErr w:type="gramEnd"/>
      <w:r w:rsidRPr="00794BB9">
        <w:rPr>
          <w:rFonts w:ascii="Courier New" w:hAnsi="Courier New" w:cs="Courier New"/>
          <w:bCs/>
          <w:szCs w:val="22"/>
        </w:rPr>
        <w:t>birthweightR</w:t>
      </w:r>
      <w:proofErr w:type="spellEnd"/>
      <w:r w:rsidRPr="00794BB9">
        <w:rPr>
          <w:rFonts w:ascii="Courier New" w:hAnsi="Courier New" w:cs="Courier New"/>
          <w:bCs/>
          <w:szCs w:val="22"/>
        </w:rPr>
        <w:t xml:space="preserve">) </w:t>
      </w:r>
    </w:p>
    <w:p w14:paraId="252F5054" w14:textId="77777777" w:rsidR="003E607E" w:rsidRDefault="003E607E" w:rsidP="003E607E">
      <w:pPr>
        <w:spacing w:after="0"/>
        <w:rPr>
          <w:bCs/>
          <w:szCs w:val="22"/>
        </w:rPr>
      </w:pPr>
      <w:r w:rsidRPr="008557F8">
        <w:rPr>
          <w:bCs/>
          <w:szCs w:val="22"/>
        </w:rPr>
        <w:t xml:space="preserve">Tell R that ‘smoker’ is a factor and attach labels to the categories e.g. 1 is a smoker. </w:t>
      </w:r>
    </w:p>
    <w:p w14:paraId="23296D8D" w14:textId="77777777" w:rsidR="003E607E" w:rsidRPr="00794BB9" w:rsidRDefault="003E607E" w:rsidP="003E607E">
      <w:pPr>
        <w:spacing w:after="0"/>
        <w:rPr>
          <w:rFonts w:ascii="Courier New" w:hAnsi="Courier New" w:cs="Courier New"/>
          <w:bCs/>
          <w:szCs w:val="22"/>
        </w:rPr>
      </w:pPr>
      <w:proofErr w:type="gramStart"/>
      <w:r w:rsidRPr="00794BB9">
        <w:rPr>
          <w:rFonts w:ascii="Courier New" w:hAnsi="Courier New" w:cs="Courier New"/>
          <w:bCs/>
          <w:szCs w:val="22"/>
        </w:rPr>
        <w:t>smoker</w:t>
      </w:r>
      <w:proofErr w:type="gramEnd"/>
      <w:r w:rsidRPr="00794BB9">
        <w:rPr>
          <w:rFonts w:ascii="Courier New" w:hAnsi="Courier New" w:cs="Courier New"/>
          <w:bCs/>
          <w:szCs w:val="22"/>
        </w:rPr>
        <w:t>&lt;-factor(</w:t>
      </w:r>
      <w:proofErr w:type="spellStart"/>
      <w:r w:rsidRPr="00794BB9">
        <w:rPr>
          <w:rFonts w:ascii="Courier New" w:hAnsi="Courier New" w:cs="Courier New"/>
          <w:bCs/>
          <w:szCs w:val="22"/>
        </w:rPr>
        <w:t>smoker,c</w:t>
      </w:r>
      <w:proofErr w:type="spellEnd"/>
      <w:r w:rsidRPr="00794BB9">
        <w:rPr>
          <w:rFonts w:ascii="Courier New" w:hAnsi="Courier New" w:cs="Courier New"/>
          <w:bCs/>
          <w:szCs w:val="22"/>
        </w:rPr>
        <w:t>(0,1),labels=c('Non-</w:t>
      </w:r>
      <w:proofErr w:type="spellStart"/>
      <w:r w:rsidRPr="00794BB9">
        <w:rPr>
          <w:rFonts w:ascii="Courier New" w:hAnsi="Courier New" w:cs="Courier New"/>
          <w:bCs/>
          <w:szCs w:val="22"/>
        </w:rPr>
        <w:t>smoker','Smoker</w:t>
      </w:r>
      <w:proofErr w:type="spellEnd"/>
      <w:r w:rsidRPr="00794BB9">
        <w:rPr>
          <w:rFonts w:ascii="Courier New" w:hAnsi="Courier New" w:cs="Courier New"/>
          <w:bCs/>
          <w:szCs w:val="22"/>
        </w:rPr>
        <w:t>'))</w:t>
      </w:r>
    </w:p>
    <w:p w14:paraId="243C955D" w14:textId="72207782" w:rsidR="001F2863" w:rsidRDefault="0047084B" w:rsidP="001F2863">
      <w:pPr>
        <w:spacing w:after="0"/>
      </w:pPr>
      <w:r>
        <w:rPr>
          <w:noProof/>
        </w:rPr>
        <w:drawing>
          <wp:anchor distT="0" distB="0" distL="114300" distR="114300" simplePos="0" relativeHeight="251750400" behindDoc="0" locked="0" layoutInCell="1" allowOverlap="1" wp14:anchorId="418243C2" wp14:editId="62F1DFFC">
            <wp:simplePos x="0" y="0"/>
            <wp:positionH relativeFrom="column">
              <wp:posOffset>3649980</wp:posOffset>
            </wp:positionH>
            <wp:positionV relativeFrom="paragraph">
              <wp:posOffset>323850</wp:posOffset>
            </wp:positionV>
            <wp:extent cx="2834005" cy="238569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t="11055" r="3972"/>
                    <a:stretch/>
                  </pic:blipFill>
                  <pic:spPr bwMode="auto">
                    <a:xfrm>
                      <a:off x="0" y="0"/>
                      <a:ext cx="2834005" cy="2385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2863">
        <w:t>F</w:t>
      </w:r>
      <w:r w:rsidR="00E65BDC">
        <w:t xml:space="preserve">it the </w:t>
      </w:r>
      <w:r>
        <w:t xml:space="preserve">regression model </w:t>
      </w:r>
      <w:r w:rsidR="00E65BDC">
        <w:t xml:space="preserve">from the Simple linear regression resource </w:t>
      </w:r>
      <w:r>
        <w:t xml:space="preserve">using the </w:t>
      </w:r>
      <w:proofErr w:type="gramStart"/>
      <w:r w:rsidR="001F2863" w:rsidRPr="00E65BDC">
        <w:rPr>
          <w:rFonts w:ascii="Courier New" w:hAnsi="Courier New" w:cs="Courier New"/>
        </w:rPr>
        <w:t>lm(</w:t>
      </w:r>
      <w:proofErr w:type="spellStart"/>
      <w:proofErr w:type="gramEnd"/>
      <w:r w:rsidR="001F2863" w:rsidRPr="00E65BDC">
        <w:rPr>
          <w:rFonts w:ascii="Courier New" w:hAnsi="Courier New" w:cs="Courier New"/>
        </w:rPr>
        <w:t>dependent~Independent</w:t>
      </w:r>
      <w:proofErr w:type="spellEnd"/>
      <w:r w:rsidR="001F2863" w:rsidRPr="00E65BDC">
        <w:rPr>
          <w:rFonts w:ascii="Courier New" w:hAnsi="Courier New" w:cs="Courier New"/>
        </w:rPr>
        <w:t>)</w:t>
      </w:r>
      <w:r w:rsidR="001F2863">
        <w:t xml:space="preserve"> command and give it a name (reg1).</w:t>
      </w:r>
    </w:p>
    <w:p w14:paraId="433ADEDC" w14:textId="77777777" w:rsidR="001F2863" w:rsidRPr="00794BB9" w:rsidRDefault="001F2863" w:rsidP="001F2863">
      <w:pPr>
        <w:spacing w:after="0"/>
        <w:rPr>
          <w:rFonts w:ascii="Courier New" w:hAnsi="Courier New" w:cs="Courier New"/>
        </w:rPr>
      </w:pPr>
      <w:r w:rsidRPr="00794BB9">
        <w:rPr>
          <w:rFonts w:ascii="Courier New" w:hAnsi="Courier New" w:cs="Courier New"/>
        </w:rPr>
        <w:t>reg1&lt;-</w:t>
      </w:r>
      <w:proofErr w:type="gramStart"/>
      <w:r w:rsidRPr="00794BB9">
        <w:rPr>
          <w:rFonts w:ascii="Courier New" w:hAnsi="Courier New" w:cs="Courier New"/>
        </w:rPr>
        <w:t>lm(</w:t>
      </w:r>
      <w:proofErr w:type="spellStart"/>
      <w:proofErr w:type="gramEnd"/>
      <w:r w:rsidRPr="00794BB9">
        <w:rPr>
          <w:rFonts w:ascii="Courier New" w:hAnsi="Courier New" w:cs="Courier New"/>
        </w:rPr>
        <w:t>Birthweight~Gestation</w:t>
      </w:r>
      <w:proofErr w:type="spellEnd"/>
      <w:r w:rsidRPr="00794BB9">
        <w:rPr>
          <w:rFonts w:ascii="Courier New" w:hAnsi="Courier New" w:cs="Courier New"/>
        </w:rPr>
        <w:t>)</w:t>
      </w:r>
    </w:p>
    <w:p w14:paraId="4484821A" w14:textId="77777777" w:rsidR="001F2863" w:rsidRDefault="001F2863" w:rsidP="00BA10CC">
      <w:pPr>
        <w:spacing w:after="0"/>
      </w:pPr>
      <w:r>
        <w:t>To produce a bar chart of Cook’s distance for each observation:</w:t>
      </w:r>
    </w:p>
    <w:p w14:paraId="2A7FF3AB" w14:textId="77777777" w:rsidR="00BA10CC" w:rsidRPr="00794BB9" w:rsidRDefault="001F2863" w:rsidP="00BA10CC">
      <w:pPr>
        <w:spacing w:after="0"/>
        <w:rPr>
          <w:rFonts w:ascii="Courier New" w:hAnsi="Courier New" w:cs="Courier New"/>
        </w:rPr>
      </w:pPr>
      <w:proofErr w:type="gramStart"/>
      <w:r w:rsidRPr="00794BB9">
        <w:rPr>
          <w:rFonts w:ascii="Courier New" w:hAnsi="Courier New" w:cs="Courier New"/>
        </w:rPr>
        <w:t>plot(</w:t>
      </w:r>
      <w:proofErr w:type="gramEnd"/>
      <w:r w:rsidRPr="00794BB9">
        <w:rPr>
          <w:rFonts w:ascii="Courier New" w:hAnsi="Courier New" w:cs="Courier New"/>
        </w:rPr>
        <w:t>reg1</w:t>
      </w:r>
      <w:r w:rsidR="00BA10CC" w:rsidRPr="00794BB9">
        <w:rPr>
          <w:rFonts w:ascii="Courier New" w:hAnsi="Courier New" w:cs="Courier New"/>
        </w:rPr>
        <w:t>, which = 4)</w:t>
      </w:r>
    </w:p>
    <w:p w14:paraId="09B3A0E5" w14:textId="77777777" w:rsidR="00EB2F30" w:rsidRDefault="00EB2F30" w:rsidP="000434F3"/>
    <w:p w14:paraId="4B302664" w14:textId="442B355B" w:rsidR="001F2863" w:rsidRDefault="001F2863" w:rsidP="001F2863">
      <w:pPr>
        <w:spacing w:after="0"/>
      </w:pPr>
      <w:r>
        <w:t>R identifies observation with Cooks &gt; 4/n where n = number of observations.</w:t>
      </w:r>
    </w:p>
    <w:p w14:paraId="113DA2D2" w14:textId="77777777" w:rsidR="001F2863" w:rsidRDefault="000434F3" w:rsidP="001F2863">
      <w:pPr>
        <w:spacing w:after="0"/>
      </w:pPr>
      <w:r>
        <w:t xml:space="preserve">The bottom left graph shows the values of the Cook's Distances and we can see that three observations could be problematic for our model. </w:t>
      </w:r>
    </w:p>
    <w:p w14:paraId="049C19A0" w14:textId="77777777" w:rsidR="001F2863" w:rsidRDefault="001F2863" w:rsidP="001F2863">
      <w:pPr>
        <w:spacing w:after="0"/>
      </w:pPr>
    </w:p>
    <w:p w14:paraId="738FBF9A" w14:textId="77777777" w:rsidR="001F2863" w:rsidRDefault="001F2863" w:rsidP="001F2863">
      <w:pPr>
        <w:spacing w:after="0"/>
      </w:pPr>
      <w:r>
        <w:t xml:space="preserve">To produce a scatterplot of leverage values against standardised residuals:  </w:t>
      </w:r>
    </w:p>
    <w:p w14:paraId="6CB664CA" w14:textId="77777777" w:rsidR="001F2863" w:rsidRPr="00794BB9" w:rsidRDefault="001F2863" w:rsidP="001F2863">
      <w:pPr>
        <w:spacing w:after="0"/>
        <w:rPr>
          <w:rFonts w:ascii="Courier New" w:hAnsi="Courier New" w:cs="Courier New"/>
        </w:rPr>
      </w:pPr>
      <w:proofErr w:type="gramStart"/>
      <w:r w:rsidRPr="00794BB9">
        <w:rPr>
          <w:rFonts w:ascii="Courier New" w:hAnsi="Courier New" w:cs="Courier New"/>
        </w:rPr>
        <w:t>plot(</w:t>
      </w:r>
      <w:proofErr w:type="gramEnd"/>
      <w:r w:rsidRPr="00794BB9">
        <w:rPr>
          <w:rFonts w:ascii="Courier New" w:hAnsi="Courier New" w:cs="Courier New"/>
        </w:rPr>
        <w:t>reg1, which = 5)</w:t>
      </w:r>
    </w:p>
    <w:p w14:paraId="2C457E50" w14:textId="77777777" w:rsidR="001F2863" w:rsidRPr="001F2863" w:rsidRDefault="000D2B88" w:rsidP="001F2863">
      <w:pPr>
        <w:spacing w:after="0"/>
        <w:rPr>
          <w:i/>
          <w:color w:val="595959" w:themeColor="text1" w:themeTint="A6"/>
        </w:rPr>
      </w:pPr>
      <w:r>
        <w:rPr>
          <w:noProof/>
        </w:rPr>
        <w:drawing>
          <wp:anchor distT="0" distB="0" distL="114300" distR="114300" simplePos="0" relativeHeight="251751424" behindDoc="0" locked="0" layoutInCell="1" allowOverlap="1" wp14:anchorId="48673FA0" wp14:editId="3C00BEFB">
            <wp:simplePos x="0" y="0"/>
            <wp:positionH relativeFrom="column">
              <wp:posOffset>-128270</wp:posOffset>
            </wp:positionH>
            <wp:positionV relativeFrom="paragraph">
              <wp:posOffset>50800</wp:posOffset>
            </wp:positionV>
            <wp:extent cx="3118485" cy="253619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t="10472"/>
                    <a:stretch/>
                  </pic:blipFill>
                  <pic:spPr bwMode="auto">
                    <a:xfrm>
                      <a:off x="0" y="0"/>
                      <a:ext cx="3118485" cy="2536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0B9051" w14:textId="77777777" w:rsidR="000D2B88" w:rsidRDefault="000D2B88" w:rsidP="001F2863">
      <w:pPr>
        <w:spacing w:after="0"/>
      </w:pPr>
      <w:r>
        <w:t xml:space="preserve">R identifies outliers outside </w:t>
      </w:r>
      <m:oMath>
        <m:r>
          <w:rPr>
            <w:rFonts w:ascii="Cambria Math" w:hAnsi="Cambria Math"/>
          </w:rPr>
          <m:t>±1.96</m:t>
        </m:r>
      </m:oMath>
      <w:r>
        <w:t xml:space="preserve"> but extreme outliers will have standardised residuals</w:t>
      </w:r>
      <w:r w:rsidR="001F2863">
        <w:t xml:space="preserve"> </w:t>
      </w:r>
      <w:proofErr w:type="gramStart"/>
      <w:r w:rsidR="001F2863">
        <w:t xml:space="preserve">outside </w:t>
      </w:r>
      <w:proofErr w:type="gramEnd"/>
      <m:oMath>
        <m:r>
          <w:rPr>
            <w:rFonts w:ascii="Cambria Math" w:hAnsi="Cambria Math"/>
          </w:rPr>
          <m:t>±3</m:t>
        </m:r>
      </m:oMath>
      <w:r w:rsidR="001F2863">
        <w:t xml:space="preserve">.  </w:t>
      </w:r>
      <w:r>
        <w:t>There are none here.</w:t>
      </w:r>
    </w:p>
    <w:p w14:paraId="33AC3151" w14:textId="77777777" w:rsidR="000434F3" w:rsidRDefault="001F2863" w:rsidP="0047084B">
      <w:pPr>
        <w:spacing w:after="0"/>
      </w:pPr>
      <w:r>
        <w:t>Leverage values 3 times (k + 1)/ n are large where k = number of independent variables.</w:t>
      </w:r>
      <w:r w:rsidR="000D2B88">
        <w:t xml:space="preserve">  The cut off here is 3*(1+1)/42 = 0.14.  R identifies observation 2 as an observation with high leverage.</w:t>
      </w:r>
      <w:r w:rsidR="0047084B">
        <w:t xml:space="preserve">  </w:t>
      </w:r>
      <w:proofErr w:type="gramStart"/>
      <w:r w:rsidR="000D2B88">
        <w:t>If an observation has a very large leverage score, try running the model with and without the value to see how much the coefficients in the model change.</w:t>
      </w:r>
      <w:proofErr w:type="gramEnd"/>
    </w:p>
    <w:p w14:paraId="6FECCB9D" w14:textId="77777777" w:rsidR="0010594D" w:rsidRDefault="0010594D" w:rsidP="005722F9">
      <w:pPr>
        <w:rPr>
          <w:sz w:val="24"/>
        </w:rPr>
      </w:pPr>
    </w:p>
    <w:p w14:paraId="6A4C2D8C" w14:textId="77777777" w:rsidR="0047084B" w:rsidRDefault="0047084B" w:rsidP="00D704DC">
      <w:pPr>
        <w:rPr>
          <w:b/>
        </w:rPr>
      </w:pPr>
    </w:p>
    <w:p w14:paraId="077C3E7C" w14:textId="77777777" w:rsidR="00D704DC" w:rsidRPr="0047084B" w:rsidRDefault="00D704DC" w:rsidP="00D704DC">
      <w:pPr>
        <w:rPr>
          <w:b/>
          <w:sz w:val="24"/>
        </w:rPr>
      </w:pPr>
      <w:r w:rsidRPr="0047084B">
        <w:rPr>
          <w:b/>
          <w:sz w:val="24"/>
        </w:rPr>
        <w:t>The Durbin Watson test</w:t>
      </w:r>
    </w:p>
    <w:p w14:paraId="4475E0BB" w14:textId="77777777" w:rsidR="00D704DC" w:rsidRDefault="00D704DC" w:rsidP="00D704DC">
      <w:r>
        <w:t xml:space="preserve">One of the assumptions of regression is that the observations are independent.  If observations are made over time, it is likely that successive observations are related.  The Durbin Watson statistic tests the hypothesis that there is no autocorrelation.   If there is no autocorrelation (where subsequent observations are related), the Durbin-Watson statistic should be between 1.5 and 2.5 and the p-value will be above 0.05. </w:t>
      </w:r>
    </w:p>
    <w:p w14:paraId="793B3CEC" w14:textId="77777777" w:rsidR="00D704DC" w:rsidRDefault="00D704DC" w:rsidP="00D704DC">
      <w:pPr>
        <w:spacing w:after="0"/>
      </w:pPr>
      <w:r>
        <w:t xml:space="preserve">Fit a regression model using the </w:t>
      </w:r>
      <w:proofErr w:type="gramStart"/>
      <w:r>
        <w:t>lm(</w:t>
      </w:r>
      <w:proofErr w:type="spellStart"/>
      <w:proofErr w:type="gramEnd"/>
      <w:r>
        <w:t>dependent~Independent</w:t>
      </w:r>
      <w:proofErr w:type="spellEnd"/>
      <w:r>
        <w:t>) command and give it a name (reg1).</w:t>
      </w:r>
    </w:p>
    <w:p w14:paraId="709D2583" w14:textId="77777777" w:rsidR="00D704DC" w:rsidRPr="00794BB9" w:rsidRDefault="00D704DC" w:rsidP="00D704DC">
      <w:pPr>
        <w:spacing w:after="0"/>
        <w:rPr>
          <w:rFonts w:ascii="Courier New" w:hAnsi="Courier New" w:cs="Courier New"/>
        </w:rPr>
      </w:pPr>
      <w:r w:rsidRPr="00794BB9">
        <w:rPr>
          <w:rFonts w:ascii="Courier New" w:hAnsi="Courier New" w:cs="Courier New"/>
        </w:rPr>
        <w:t>reg1&lt;-</w:t>
      </w:r>
      <w:proofErr w:type="gramStart"/>
      <w:r w:rsidRPr="00794BB9">
        <w:rPr>
          <w:rFonts w:ascii="Courier New" w:hAnsi="Courier New" w:cs="Courier New"/>
        </w:rPr>
        <w:t>lm(</w:t>
      </w:r>
      <w:proofErr w:type="spellStart"/>
      <w:proofErr w:type="gramEnd"/>
      <w:r w:rsidRPr="00794BB9">
        <w:rPr>
          <w:rFonts w:ascii="Courier New" w:hAnsi="Courier New" w:cs="Courier New"/>
        </w:rPr>
        <w:t>Birthweight~Gestation</w:t>
      </w:r>
      <w:proofErr w:type="spellEnd"/>
      <w:r w:rsidRPr="00794BB9">
        <w:rPr>
          <w:rFonts w:ascii="Courier New" w:hAnsi="Courier New" w:cs="Courier New"/>
        </w:rPr>
        <w:t>)</w:t>
      </w:r>
    </w:p>
    <w:p w14:paraId="57B5157D" w14:textId="77777777" w:rsidR="00D704DC" w:rsidRDefault="00D704DC" w:rsidP="00D704DC">
      <w:pPr>
        <w:spacing w:after="0"/>
      </w:pPr>
      <w:r>
        <w:t>To carry out the Durbin Watson Statistic for autocorrelation the library car must be loaded.</w:t>
      </w:r>
    </w:p>
    <w:p w14:paraId="590642D6" w14:textId="77777777" w:rsidR="00D704DC" w:rsidRPr="00794BB9" w:rsidRDefault="00D704DC" w:rsidP="00D704DC">
      <w:pPr>
        <w:spacing w:after="0"/>
        <w:rPr>
          <w:rFonts w:ascii="Courier New" w:hAnsi="Courier New" w:cs="Courier New"/>
        </w:rPr>
      </w:pPr>
      <w:proofErr w:type="gramStart"/>
      <w:r w:rsidRPr="00794BB9">
        <w:rPr>
          <w:rFonts w:ascii="Courier New" w:hAnsi="Courier New" w:cs="Courier New"/>
        </w:rPr>
        <w:t>library(</w:t>
      </w:r>
      <w:proofErr w:type="gramEnd"/>
      <w:r w:rsidRPr="00794BB9">
        <w:rPr>
          <w:rFonts w:ascii="Courier New" w:hAnsi="Courier New" w:cs="Courier New"/>
        </w:rPr>
        <w:t>car)</w:t>
      </w:r>
    </w:p>
    <w:p w14:paraId="603EF132" w14:textId="4554FBD0" w:rsidR="0047084B" w:rsidRPr="00794BB9" w:rsidRDefault="00D704DC" w:rsidP="00B6005A">
      <w:pPr>
        <w:spacing w:after="0"/>
      </w:pPr>
      <w:r w:rsidRPr="00794BB9">
        <w:t>If this command does not work, go to the Packages --&gt; Install package(s) and select the UK (London</w:t>
      </w:r>
      <w:proofErr w:type="gramStart"/>
      <w:r w:rsidRPr="00794BB9">
        <w:t>)CRAN</w:t>
      </w:r>
      <w:proofErr w:type="gramEnd"/>
      <w:r w:rsidRPr="00794BB9">
        <w:t xml:space="preserve"> mirror.  Then look for the package 'car' and click.  </w:t>
      </w:r>
      <w:r w:rsidR="00490858">
        <w:rPr>
          <w:bCs/>
          <w:szCs w:val="22"/>
        </w:rPr>
        <w:t xml:space="preserve">For </w:t>
      </w:r>
      <w:proofErr w:type="spellStart"/>
      <w:r w:rsidR="00490858">
        <w:rPr>
          <w:bCs/>
          <w:szCs w:val="22"/>
        </w:rPr>
        <w:t>Rstudio</w:t>
      </w:r>
      <w:proofErr w:type="spellEnd"/>
      <w:r w:rsidR="00490858">
        <w:rPr>
          <w:bCs/>
          <w:szCs w:val="22"/>
        </w:rPr>
        <w:t xml:space="preserve">, use Tools </w:t>
      </w:r>
      <w:r w:rsidR="00490858" w:rsidRPr="006F287D">
        <w:rPr>
          <w:bCs/>
          <w:szCs w:val="22"/>
        </w:rPr>
        <w:sym w:font="Wingdings" w:char="F0E0"/>
      </w:r>
      <w:r w:rsidR="00490858">
        <w:rPr>
          <w:bCs/>
          <w:szCs w:val="22"/>
        </w:rPr>
        <w:t xml:space="preserve"> Install packages.  </w:t>
      </w:r>
      <w:r w:rsidR="00B6005A">
        <w:rPr>
          <w:bCs/>
          <w:szCs w:val="22"/>
        </w:rPr>
        <w:t xml:space="preserve">You may find that some earlier versions of </w:t>
      </w:r>
      <w:proofErr w:type="spellStart"/>
      <w:r w:rsidR="00B6005A">
        <w:rPr>
          <w:bCs/>
          <w:szCs w:val="22"/>
        </w:rPr>
        <w:t>Rstudio</w:t>
      </w:r>
      <w:proofErr w:type="spellEnd"/>
      <w:r w:rsidR="00B6005A">
        <w:rPr>
          <w:bCs/>
          <w:szCs w:val="22"/>
        </w:rPr>
        <w:t xml:space="preserve"> may not run the following command.</w:t>
      </w:r>
    </w:p>
    <w:p w14:paraId="684D3513" w14:textId="77777777" w:rsidR="00B6005A" w:rsidRDefault="00B6005A" w:rsidP="00D704DC">
      <w:pPr>
        <w:spacing w:after="0"/>
      </w:pPr>
    </w:p>
    <w:p w14:paraId="69B7E2C1" w14:textId="77777777" w:rsidR="00D704DC" w:rsidRDefault="00D704DC" w:rsidP="00D704DC">
      <w:pPr>
        <w:spacing w:after="0"/>
      </w:pPr>
      <w:r>
        <w:t>Request the Durbin Watson test</w:t>
      </w:r>
    </w:p>
    <w:p w14:paraId="4E82ECEA" w14:textId="77777777" w:rsidR="00D704DC" w:rsidRPr="00794BB9" w:rsidRDefault="00D704DC" w:rsidP="00D704DC">
      <w:pPr>
        <w:spacing w:after="0"/>
        <w:rPr>
          <w:rFonts w:ascii="Courier New" w:hAnsi="Courier New" w:cs="Courier New"/>
        </w:rPr>
      </w:pPr>
      <w:proofErr w:type="gramStart"/>
      <w:r w:rsidRPr="00794BB9">
        <w:rPr>
          <w:rFonts w:ascii="Courier New" w:hAnsi="Courier New" w:cs="Courier New"/>
        </w:rPr>
        <w:t>dwt(</w:t>
      </w:r>
      <w:proofErr w:type="gramEnd"/>
      <w:r w:rsidRPr="00794BB9">
        <w:rPr>
          <w:rFonts w:ascii="Courier New" w:hAnsi="Courier New" w:cs="Courier New"/>
        </w:rPr>
        <w:t>reg1)</w:t>
      </w:r>
    </w:p>
    <w:p w14:paraId="0FC7AEF1" w14:textId="77777777" w:rsidR="0047084B" w:rsidRDefault="0047084B" w:rsidP="0047084B">
      <w:pPr>
        <w:spacing w:after="0"/>
      </w:pPr>
      <w:r w:rsidRPr="003D4C1D">
        <w:rPr>
          <w:noProof/>
        </w:rPr>
        <w:drawing>
          <wp:anchor distT="0" distB="0" distL="114300" distR="114300" simplePos="0" relativeHeight="251768832" behindDoc="0" locked="0" layoutInCell="1" allowOverlap="1" wp14:anchorId="03AB8592" wp14:editId="662FD21B">
            <wp:simplePos x="0" y="0"/>
            <wp:positionH relativeFrom="column">
              <wp:posOffset>-3810</wp:posOffset>
            </wp:positionH>
            <wp:positionV relativeFrom="paragraph">
              <wp:posOffset>124460</wp:posOffset>
            </wp:positionV>
            <wp:extent cx="3696335" cy="543560"/>
            <wp:effectExtent l="0" t="0" r="0" b="8890"/>
            <wp:wrapSquare wrapText="bothSides"/>
            <wp:docPr id="13" name="Picture 13" descr="H:\R project\Simple Linear Regression\d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R project\Simple Linear Regression\dw.PNG"/>
                    <pic:cNvPicPr>
                      <a:picLocks noChangeAspect="1" noChangeArrowheads="1"/>
                    </pic:cNvPicPr>
                  </pic:nvPicPr>
                  <pic:blipFill rotWithShape="1">
                    <a:blip r:embed="rId12">
                      <a:extLst>
                        <a:ext uri="{28A0092B-C50C-407E-A947-70E740481C1C}">
                          <a14:useLocalDpi xmlns:a14="http://schemas.microsoft.com/office/drawing/2010/main" val="0"/>
                        </a:ext>
                      </a:extLst>
                    </a:blip>
                    <a:srcRect t="19491"/>
                    <a:stretch/>
                  </pic:blipFill>
                  <pic:spPr bwMode="auto">
                    <a:xfrm>
                      <a:off x="0" y="0"/>
                      <a:ext cx="3696335" cy="543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8F1689" w14:textId="77777777" w:rsidR="0047084B" w:rsidRDefault="0047084B" w:rsidP="0047084B">
      <w:pPr>
        <w:spacing w:after="0"/>
      </w:pPr>
    </w:p>
    <w:p w14:paraId="5E606E71" w14:textId="77777777" w:rsidR="0047084B" w:rsidRDefault="0047084B" w:rsidP="0047084B">
      <w:pPr>
        <w:spacing w:after="0"/>
      </w:pPr>
    </w:p>
    <w:p w14:paraId="3479DBD0" w14:textId="77777777" w:rsidR="0047084B" w:rsidRDefault="0047084B" w:rsidP="0047084B">
      <w:pPr>
        <w:spacing w:after="0"/>
      </w:pPr>
    </w:p>
    <w:p w14:paraId="41F29095" w14:textId="77777777" w:rsidR="00D704DC" w:rsidRDefault="00D704DC" w:rsidP="0047084B">
      <w:pPr>
        <w:spacing w:after="0"/>
      </w:pPr>
      <w:r>
        <w:t>The Durbin Watson test statistic is 2.38 and the p-value is 0.262 so the hypothesis of no autocorrelation is not rejected and the observations can be classed as independent.</w:t>
      </w:r>
    </w:p>
    <w:p w14:paraId="11A16BB0" w14:textId="77777777" w:rsidR="002A366A" w:rsidRDefault="002A366A" w:rsidP="00D704DC">
      <w:pPr>
        <w:autoSpaceDE w:val="0"/>
        <w:autoSpaceDN w:val="0"/>
        <w:adjustRightInd w:val="0"/>
        <w:spacing w:after="0" w:line="240" w:lineRule="auto"/>
        <w:rPr>
          <w:b/>
          <w:sz w:val="24"/>
        </w:rPr>
      </w:pPr>
    </w:p>
    <w:p w14:paraId="78AD0451" w14:textId="77777777" w:rsidR="00D704DC" w:rsidRDefault="00D704DC" w:rsidP="00D704DC">
      <w:pPr>
        <w:autoSpaceDE w:val="0"/>
        <w:autoSpaceDN w:val="0"/>
        <w:adjustRightInd w:val="0"/>
        <w:spacing w:after="0" w:line="240" w:lineRule="auto"/>
        <w:rPr>
          <w:b/>
          <w:sz w:val="24"/>
        </w:rPr>
      </w:pPr>
      <w:r>
        <w:rPr>
          <w:b/>
          <w:sz w:val="24"/>
        </w:rPr>
        <w:t>Interactions in regression</w:t>
      </w:r>
    </w:p>
    <w:p w14:paraId="208B9F46" w14:textId="42057270" w:rsidR="0047084B" w:rsidRPr="0047084B" w:rsidRDefault="00D704DC" w:rsidP="0047084B">
      <w:pPr>
        <w:autoSpaceDE w:val="0"/>
        <w:autoSpaceDN w:val="0"/>
        <w:adjustRightInd w:val="0"/>
        <w:spacing w:after="0" w:line="240" w:lineRule="auto"/>
        <w:rPr>
          <w:szCs w:val="22"/>
        </w:rPr>
      </w:pPr>
      <w:r w:rsidRPr="00D704DC">
        <w:rPr>
          <w:szCs w:val="22"/>
        </w:rPr>
        <w:t>An interaction is the combined effect of two independent variables on one dependent variable.  Interactions in SPSS must be calculated before including in a model.</w:t>
      </w:r>
      <w:r w:rsidR="0047084B">
        <w:rPr>
          <w:szCs w:val="22"/>
        </w:rPr>
        <w:t xml:space="preserve">  </w:t>
      </w:r>
      <w:r w:rsidRPr="00D704DC">
        <w:rPr>
          <w:szCs w:val="22"/>
        </w:rPr>
        <w:t xml:space="preserve"> </w:t>
      </w:r>
      <w:r w:rsidR="0047084B" w:rsidRPr="0047084B">
        <w:rPr>
          <w:szCs w:val="22"/>
        </w:rPr>
        <w:t xml:space="preserve">The following example uses the birthweight data with birthweight as the dependent variable and gestation and whether or not the mother smokes (smoker) as the independent variables.  </w:t>
      </w:r>
    </w:p>
    <w:p w14:paraId="276A000C" w14:textId="66040721" w:rsidR="00D704DC" w:rsidRPr="00D704DC" w:rsidRDefault="00442AE7" w:rsidP="00D704DC">
      <w:pPr>
        <w:autoSpaceDE w:val="0"/>
        <w:autoSpaceDN w:val="0"/>
        <w:adjustRightInd w:val="0"/>
        <w:spacing w:after="0" w:line="240" w:lineRule="auto"/>
        <w:rPr>
          <w:rFonts w:asciiTheme="minorHAnsi" w:hAnsiTheme="minorHAnsi"/>
          <w:color w:val="FF0000"/>
          <w:szCs w:val="22"/>
        </w:rPr>
      </w:pPr>
      <w:r w:rsidRPr="00D704DC">
        <w:rPr>
          <w:noProof/>
          <w:szCs w:val="22"/>
        </w:rPr>
        <mc:AlternateContent>
          <mc:Choice Requires="wpg">
            <w:drawing>
              <wp:anchor distT="0" distB="0" distL="114300" distR="114300" simplePos="0" relativeHeight="251757568" behindDoc="0" locked="0" layoutInCell="1" allowOverlap="1" wp14:anchorId="539C4C1F" wp14:editId="3DB2294E">
                <wp:simplePos x="0" y="0"/>
                <wp:positionH relativeFrom="column">
                  <wp:posOffset>3246120</wp:posOffset>
                </wp:positionH>
                <wp:positionV relativeFrom="paragraph">
                  <wp:posOffset>111760</wp:posOffset>
                </wp:positionV>
                <wp:extent cx="3358515" cy="2584450"/>
                <wp:effectExtent l="0" t="0" r="0" b="6350"/>
                <wp:wrapSquare wrapText="bothSides"/>
                <wp:docPr id="38" name="Group 38"/>
                <wp:cNvGraphicFramePr/>
                <a:graphic xmlns:a="http://schemas.openxmlformats.org/drawingml/2006/main">
                  <a:graphicData uri="http://schemas.microsoft.com/office/word/2010/wordprocessingGroup">
                    <wpg:wgp>
                      <wpg:cNvGrpSpPr/>
                      <wpg:grpSpPr>
                        <a:xfrm>
                          <a:off x="0" y="0"/>
                          <a:ext cx="3358515" cy="2584450"/>
                          <a:chOff x="0" y="0"/>
                          <a:chExt cx="3239761" cy="2743200"/>
                        </a:xfrm>
                      </wpg:grpSpPr>
                      <pic:pic xmlns:pic="http://schemas.openxmlformats.org/drawingml/2006/picture">
                        <pic:nvPicPr>
                          <pic:cNvPr id="31" name="Picture 31"/>
                          <pic:cNvPicPr>
                            <a:picLocks noChangeAspect="1"/>
                          </pic:cNvPicPr>
                        </pic:nvPicPr>
                        <pic:blipFill rotWithShape="1">
                          <a:blip r:embed="rId13">
                            <a:extLst>
                              <a:ext uri="{28A0092B-C50C-407E-A947-70E740481C1C}">
                                <a14:useLocalDpi xmlns:a14="http://schemas.microsoft.com/office/drawing/2010/main" val="0"/>
                              </a:ext>
                            </a:extLst>
                          </a:blip>
                          <a:srcRect r="5477"/>
                          <a:stretch/>
                        </pic:blipFill>
                        <pic:spPr bwMode="auto">
                          <a:xfrm>
                            <a:off x="0" y="0"/>
                            <a:ext cx="3239761" cy="2743200"/>
                          </a:xfrm>
                          <a:prstGeom prst="rect">
                            <a:avLst/>
                          </a:prstGeom>
                          <a:noFill/>
                          <a:ln>
                            <a:noFill/>
                          </a:ln>
                        </pic:spPr>
                      </pic:pic>
                      <wps:wsp>
                        <wps:cNvPr id="32" name="Straight Connector 32"/>
                        <wps:cNvCnPr/>
                        <wps:spPr>
                          <a:xfrm flipV="1">
                            <a:off x="351226" y="587396"/>
                            <a:ext cx="2221865" cy="1560830"/>
                          </a:xfrm>
                          <a:prstGeom prst="line">
                            <a:avLst/>
                          </a:prstGeom>
                          <a:noFill/>
                          <a:ln w="9525" cap="flat" cmpd="sng" algn="ctr">
                            <a:solidFill>
                              <a:srgbClr val="FF0000"/>
                            </a:solidFill>
                            <a:prstDash val="dash"/>
                          </a:ln>
                          <a:effectLst/>
                        </wps:spPr>
                        <wps:bodyPr/>
                      </wps:wsp>
                      <wps:wsp>
                        <wps:cNvPr id="33" name="Straight Connector 33"/>
                        <wps:cNvCnPr/>
                        <wps:spPr>
                          <a:xfrm flipV="1">
                            <a:off x="387560" y="423894"/>
                            <a:ext cx="2185035" cy="1530350"/>
                          </a:xfrm>
                          <a:prstGeom prst="line">
                            <a:avLst/>
                          </a:prstGeom>
                          <a:noFill/>
                          <a:ln w="9525" cap="flat" cmpd="sng" algn="ctr">
                            <a:solidFill>
                              <a:srgbClr val="4F81BD">
                                <a:shade val="95000"/>
                                <a:satMod val="105000"/>
                              </a:srgbClr>
                            </a:solidFill>
                            <a:prstDash val="solid"/>
                          </a:ln>
                          <a:effectLst/>
                        </wps:spPr>
                        <wps:bodyPr/>
                      </wps:wsp>
                      <wps:wsp>
                        <wps:cNvPr id="34" name="Text Box 2"/>
                        <wps:cNvSpPr txBox="1">
                          <a:spLocks noChangeArrowheads="1"/>
                        </wps:cNvSpPr>
                        <wps:spPr bwMode="auto">
                          <a:xfrm>
                            <a:off x="284438" y="1157288"/>
                            <a:ext cx="1077067" cy="223520"/>
                          </a:xfrm>
                          <a:prstGeom prst="rect">
                            <a:avLst/>
                          </a:prstGeom>
                          <a:noFill/>
                          <a:ln w="9525">
                            <a:noFill/>
                            <a:miter lim="800000"/>
                            <a:headEnd/>
                            <a:tailEnd/>
                          </a:ln>
                        </wps:spPr>
                        <wps:txbx>
                          <w:txbxContent>
                            <w:p w14:paraId="7705F33B" w14:textId="77777777" w:rsidR="00D704DC" w:rsidRPr="000E0653" w:rsidRDefault="00D704DC" w:rsidP="00D704DC">
                              <w:pPr>
                                <w:rPr>
                                  <w:b/>
                                  <w:color w:val="0070C0"/>
                                  <w:sz w:val="16"/>
                                  <w:szCs w:val="16"/>
                                </w:rPr>
                              </w:pPr>
                              <w:r>
                                <w:rPr>
                                  <w:b/>
                                  <w:color w:val="0070C0"/>
                                  <w:sz w:val="16"/>
                                  <w:szCs w:val="16"/>
                                </w:rPr>
                                <w:t>y</w:t>
                              </w:r>
                              <w:r w:rsidRPr="000E0653">
                                <w:rPr>
                                  <w:b/>
                                  <w:color w:val="0070C0"/>
                                  <w:sz w:val="16"/>
                                  <w:szCs w:val="16"/>
                                </w:rPr>
                                <w:t xml:space="preserve"> = -5.9 + 0.34x</w:t>
                              </w:r>
                            </w:p>
                          </w:txbxContent>
                        </wps:txbx>
                        <wps:bodyPr rot="0" vert="horz" wrap="square" lIns="91440" tIns="45720" rIns="91440" bIns="45720" anchor="t" anchorCtr="0">
                          <a:noAutofit/>
                        </wps:bodyPr>
                      </wps:wsp>
                      <wps:wsp>
                        <wps:cNvPr id="35" name="Text Box 2"/>
                        <wps:cNvSpPr txBox="1">
                          <a:spLocks noChangeArrowheads="1"/>
                        </wps:cNvSpPr>
                        <wps:spPr bwMode="auto">
                          <a:xfrm>
                            <a:off x="1580518" y="1314072"/>
                            <a:ext cx="1182914" cy="223520"/>
                          </a:xfrm>
                          <a:prstGeom prst="rect">
                            <a:avLst/>
                          </a:prstGeom>
                          <a:noFill/>
                          <a:ln w="9525">
                            <a:noFill/>
                            <a:miter lim="800000"/>
                            <a:headEnd/>
                            <a:tailEnd/>
                          </a:ln>
                        </wps:spPr>
                        <wps:txbx>
                          <w:txbxContent>
                            <w:p w14:paraId="523425DD" w14:textId="77777777" w:rsidR="00D704DC" w:rsidRPr="000E0653" w:rsidRDefault="00D704DC" w:rsidP="00D704DC">
                              <w:pPr>
                                <w:rPr>
                                  <w:b/>
                                  <w:color w:val="FF0000"/>
                                  <w:sz w:val="16"/>
                                  <w:szCs w:val="16"/>
                                </w:rPr>
                              </w:pPr>
                              <w:r>
                                <w:rPr>
                                  <w:b/>
                                  <w:color w:val="FF0000"/>
                                  <w:sz w:val="16"/>
                                  <w:szCs w:val="16"/>
                                </w:rPr>
                                <w:t>y</w:t>
                              </w:r>
                              <w:r w:rsidRPr="000E0653">
                                <w:rPr>
                                  <w:b/>
                                  <w:color w:val="FF0000"/>
                                  <w:sz w:val="16"/>
                                  <w:szCs w:val="16"/>
                                </w:rPr>
                                <w:t xml:space="preserve"> = -6.5 + 0.34x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8" o:spid="_x0000_s1042" style="position:absolute;margin-left:255.6pt;margin-top:8.8pt;width:264.45pt;height:203.5pt;z-index:251757568;mso-width-relative:margin;mso-height-relative:margin" coordsize="32397,274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">
                <v:shape id="Picture 31" o:spid="_x0000_s1043" type="#_x0000_t75" style="position:absolute;width:32397;height:27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VBUXEAAAA2wAAAA8AAABkcnMvZG93bnJldi54bWxEj91qwkAUhO8LfYflCL2rmzRQSnQjIi0V&#10;Co214vUxe/KD2bMhuzHp27tCwcthZr5hlqvJtOJCvWssK4jnEQjiwuqGKwWH34/nNxDOI2tsLZOC&#10;P3Kwyh4flphqO/IPXfa+EgHCLkUFtfddKqUrajLo5rYjDl5pe4M+yL6SuscxwE0rX6LoVRpsOCzU&#10;2NGmpuK8H4wCHMr8uHvPhzOfmtP3V/K5rXas1NNsWi9AeJr8Pfzf3moFSQy3L+EHyO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mVBUXEAAAA2wAAAA8AAAAAAAAAAAAAAAAA&#10;nwIAAGRycy9kb3ducmV2LnhtbFBLBQYAAAAABAAEAPcAAACQAwAAAAA=&#10;">
                  <v:imagedata r:id="rId14" o:title="" cropright="3589f"/>
                  <v:path arrowok="t"/>
                </v:shape>
                <v:line id="Straight Connector 32" o:spid="_x0000_s1044" style="position:absolute;flip:y;visibility:visible;mso-wrap-style:square" from="3512,5873" to="25730,21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Xj+8QAAADbAAAADwAAAGRycy9kb3ducmV2LnhtbESPQWvCQBSE7wX/w/KE3nSjgkjqGqwi&#10;VBKUpr14e2SfSWj2bciuMf77bkHocZiZb5h1MphG9NS52rKC2TQCQVxYXXOp4PvrMFmBcB5ZY2OZ&#10;FDzIQbIZvawx1vbOn9TnvhQBwi5GBZX3bSylKyoy6Ka2JQ7e1XYGfZBdKXWH9wA3jZxH0VIarDks&#10;VNjSrqLiJ78ZBcfZUZ8yfnc5tXm6T8+XhcsuSr2Oh+0bCE+D/w8/2x9awWIOf1/CD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leP7xAAAANsAAAAPAAAAAAAAAAAA&#10;AAAAAKECAABkcnMvZG93bnJldi54bWxQSwUGAAAAAAQABAD5AAAAkgMAAAAA&#10;" strokecolor="red">
                  <v:stroke dashstyle="dash"/>
                </v:line>
                <v:line id="Straight Connector 33" o:spid="_x0000_s1045" style="position:absolute;flip:y;visibility:visible;mso-wrap-style:square" from="3875,4238" to="25725,19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Lnf8IAAADbAAAADwAAAGRycy9kb3ducmV2LnhtbESPS4sCMRCE74L/IbTgbc2o7CKjUUQU&#10;FPbi6+CtmfQ8cNIZJ1FHf70RBI9FVX1FTWaNKcWNaldYVtDvRSCIE6sLzhQc9qufEQjnkTWWlknB&#10;gxzMpu3WBGNt77yl285nIkDYxagg976KpXRJTgZdz1bEwUttbdAHWWdS13gPcFPKQRT9SYMFh4Uc&#10;K1rklJx3V6NgefJlc8HH4Pmfbpbp0S7s/LdQqttp5mMQnhr/DX/aa61gOIT3l/AD5PQ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FLnf8IAAADbAAAADwAAAAAAAAAAAAAA&#10;AAChAgAAZHJzL2Rvd25yZXYueG1sUEsFBgAAAAAEAAQA+QAAAJADAAAAAA==&#10;" strokecolor="#4a7ebb"/>
                <v:shape id="_x0000_s1046" type="#_x0000_t202" style="position:absolute;left:2844;top:11572;width:10771;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7705F33B" w14:textId="77777777" w:rsidR="00D704DC" w:rsidRPr="000E0653" w:rsidRDefault="00D704DC" w:rsidP="00D704DC">
                        <w:pPr>
                          <w:rPr>
                            <w:b/>
                            <w:color w:val="0070C0"/>
                            <w:sz w:val="16"/>
                            <w:szCs w:val="16"/>
                          </w:rPr>
                        </w:pPr>
                        <w:r>
                          <w:rPr>
                            <w:b/>
                            <w:color w:val="0070C0"/>
                            <w:sz w:val="16"/>
                            <w:szCs w:val="16"/>
                          </w:rPr>
                          <w:t>y</w:t>
                        </w:r>
                        <w:r w:rsidRPr="000E0653">
                          <w:rPr>
                            <w:b/>
                            <w:color w:val="0070C0"/>
                            <w:sz w:val="16"/>
                            <w:szCs w:val="16"/>
                          </w:rPr>
                          <w:t xml:space="preserve"> = -5.9 + 0.34x</w:t>
                        </w:r>
                      </w:p>
                    </w:txbxContent>
                  </v:textbox>
                </v:shape>
                <v:shape id="_x0000_s1047" type="#_x0000_t202" style="position:absolute;left:15805;top:13140;width:11829;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14:paraId="523425DD" w14:textId="77777777" w:rsidR="00D704DC" w:rsidRPr="000E0653" w:rsidRDefault="00D704DC" w:rsidP="00D704DC">
                        <w:pPr>
                          <w:rPr>
                            <w:b/>
                            <w:color w:val="FF0000"/>
                            <w:sz w:val="16"/>
                            <w:szCs w:val="16"/>
                          </w:rPr>
                        </w:pPr>
                        <w:r>
                          <w:rPr>
                            <w:b/>
                            <w:color w:val="FF0000"/>
                            <w:sz w:val="16"/>
                            <w:szCs w:val="16"/>
                          </w:rPr>
                          <w:t>y</w:t>
                        </w:r>
                        <w:r w:rsidRPr="000E0653">
                          <w:rPr>
                            <w:b/>
                            <w:color w:val="FF0000"/>
                            <w:sz w:val="16"/>
                            <w:szCs w:val="16"/>
                          </w:rPr>
                          <w:t xml:space="preserve"> = -6.5 + 0.34x</w:t>
                        </w:r>
                      </w:p>
                    </w:txbxContent>
                  </v:textbox>
                </v:shape>
                <w10:wrap type="square"/>
              </v:group>
            </w:pict>
          </mc:Fallback>
        </mc:AlternateContent>
      </w:r>
      <w:r w:rsidR="00D704DC" w:rsidRPr="00D704DC">
        <w:rPr>
          <w:szCs w:val="22"/>
        </w:rPr>
        <w:t xml:space="preserve"> </w:t>
      </w:r>
    </w:p>
    <w:p w14:paraId="28908801" w14:textId="77777777" w:rsidR="00D704DC" w:rsidRPr="00D704DC" w:rsidRDefault="00D704DC" w:rsidP="00D704DC">
      <w:pPr>
        <w:rPr>
          <w:szCs w:val="22"/>
        </w:rPr>
      </w:pPr>
      <w:r w:rsidRPr="00D704DC">
        <w:rPr>
          <w:szCs w:val="22"/>
        </w:rPr>
        <w:t xml:space="preserve">The scatterplot to the right shows the regression lines for birthweight (y) without an interaction between the two independents in the model. </w:t>
      </w:r>
    </w:p>
    <w:p w14:paraId="4BBE5851" w14:textId="77777777" w:rsidR="00D704DC" w:rsidRPr="00D704DC" w:rsidRDefault="00D704DC" w:rsidP="00D704DC">
      <w:pPr>
        <w:rPr>
          <w:szCs w:val="22"/>
        </w:rPr>
      </w:pPr>
      <w:r w:rsidRPr="00D704DC">
        <w:rPr>
          <w:szCs w:val="22"/>
        </w:rPr>
        <w:t>The continuous x variable ‘Gestational age’ contributes to the slope of the line.  For both lines, the slope is 0.34 so a baby increases in weight by 0.34 lbs for each extra week of gestation.  The binary variable ‘Smoking status of mother’ changes the intercept so smokers/ non-smokers have a different intercept.</w:t>
      </w:r>
    </w:p>
    <w:p w14:paraId="604EFFFA" w14:textId="77777777" w:rsidR="00D704DC" w:rsidRPr="00D704DC" w:rsidRDefault="00D704DC" w:rsidP="00D704DC">
      <w:pPr>
        <w:rPr>
          <w:szCs w:val="22"/>
        </w:rPr>
      </w:pPr>
      <w:r w:rsidRPr="00D704DC">
        <w:rPr>
          <w:szCs w:val="22"/>
        </w:rPr>
        <w:t>The lines are parallel but smokers tend to have lighter babies at each gestational age (intercept is 0.6 lbs lower).</w:t>
      </w:r>
    </w:p>
    <w:p w14:paraId="51BF10E1" w14:textId="77777777" w:rsidR="00D704DC" w:rsidRPr="00D704DC" w:rsidRDefault="00D704DC" w:rsidP="00D704DC">
      <w:pPr>
        <w:rPr>
          <w:szCs w:val="22"/>
        </w:rPr>
      </w:pPr>
      <w:r w:rsidRPr="00D704DC">
        <w:rPr>
          <w:szCs w:val="22"/>
        </w:rPr>
        <w:t>If there is an interaction between gestational age and smoking status, the slopes of the two lines would be different.  This means that the effect of gestational age (x) on birthweight (y) is different depending on whether or not the mother smokes.</w:t>
      </w:r>
    </w:p>
    <w:p w14:paraId="74FA03EC" w14:textId="77777777" w:rsidR="00B6005A" w:rsidRDefault="00B6005A" w:rsidP="0047084B">
      <w:pPr>
        <w:spacing w:after="200" w:line="276" w:lineRule="auto"/>
        <w:rPr>
          <w:b/>
          <w:szCs w:val="22"/>
        </w:rPr>
      </w:pPr>
    </w:p>
    <w:p w14:paraId="29F779A2" w14:textId="77777777" w:rsidR="00D704DC" w:rsidRPr="0047084B" w:rsidRDefault="00D704DC" w:rsidP="0047084B">
      <w:pPr>
        <w:spacing w:after="200" w:line="276" w:lineRule="auto"/>
        <w:rPr>
          <w:b/>
          <w:szCs w:val="22"/>
        </w:rPr>
      </w:pPr>
      <w:r w:rsidRPr="00D704DC">
        <w:rPr>
          <w:b/>
          <w:szCs w:val="22"/>
        </w:rPr>
        <w:lastRenderedPageBreak/>
        <w:t>Including interaction terms in regression</w:t>
      </w:r>
    </w:p>
    <w:p w14:paraId="4FC486B4" w14:textId="77777777" w:rsidR="00E65BDC" w:rsidRDefault="00DE18FE" w:rsidP="00D36DC3">
      <w:pPr>
        <w:autoSpaceDE w:val="0"/>
        <w:autoSpaceDN w:val="0"/>
        <w:adjustRightInd w:val="0"/>
        <w:spacing w:after="0"/>
        <w:rPr>
          <w:szCs w:val="22"/>
        </w:rPr>
      </w:pPr>
      <w:r>
        <w:rPr>
          <w:szCs w:val="22"/>
        </w:rPr>
        <w:t xml:space="preserve">To run a regression model with only the main effects of gestation and smoker use the command </w:t>
      </w:r>
      <w:proofErr w:type="gramStart"/>
      <w:r w:rsidRPr="00794BB9">
        <w:rPr>
          <w:rFonts w:ascii="Courier New" w:hAnsi="Courier New" w:cs="Courier New"/>
          <w:szCs w:val="22"/>
        </w:rPr>
        <w:t>lm(</w:t>
      </w:r>
      <w:proofErr w:type="spellStart"/>
      <w:proofErr w:type="gramEnd"/>
      <w:r w:rsidRPr="00794BB9">
        <w:rPr>
          <w:rFonts w:ascii="Courier New" w:hAnsi="Courier New" w:cs="Courier New"/>
          <w:szCs w:val="22"/>
        </w:rPr>
        <w:t>Birthweight~</w:t>
      </w:r>
      <w:r w:rsidR="004527AB" w:rsidRPr="00794BB9">
        <w:rPr>
          <w:rFonts w:ascii="Courier New" w:hAnsi="Courier New" w:cs="Courier New"/>
          <w:szCs w:val="22"/>
        </w:rPr>
        <w:t>Gestation</w:t>
      </w:r>
      <w:r w:rsidR="004527AB" w:rsidRPr="00794BB9">
        <w:rPr>
          <w:rFonts w:ascii="Courier New" w:hAnsi="Courier New" w:cs="Courier New"/>
          <w:b/>
          <w:szCs w:val="22"/>
        </w:rPr>
        <w:t>+</w:t>
      </w:r>
      <w:r w:rsidR="004527AB" w:rsidRPr="00794BB9">
        <w:rPr>
          <w:rFonts w:ascii="Courier New" w:hAnsi="Courier New" w:cs="Courier New"/>
          <w:szCs w:val="22"/>
        </w:rPr>
        <w:t>smoker</w:t>
      </w:r>
      <w:proofErr w:type="spellEnd"/>
      <w:r w:rsidR="004527AB" w:rsidRPr="00794BB9">
        <w:rPr>
          <w:rFonts w:ascii="Courier New" w:hAnsi="Courier New" w:cs="Courier New"/>
          <w:szCs w:val="22"/>
        </w:rPr>
        <w:t>)</w:t>
      </w:r>
      <w:r w:rsidR="00E65BDC">
        <w:rPr>
          <w:szCs w:val="22"/>
        </w:rPr>
        <w:t xml:space="preserve">.  </w:t>
      </w:r>
    </w:p>
    <w:p w14:paraId="1601F2ED" w14:textId="417084AD" w:rsidR="00D36DC3" w:rsidRPr="000824BD" w:rsidRDefault="00D36DC3" w:rsidP="00D36DC3">
      <w:pPr>
        <w:autoSpaceDE w:val="0"/>
        <w:autoSpaceDN w:val="0"/>
        <w:adjustRightInd w:val="0"/>
        <w:spacing w:after="0"/>
        <w:rPr>
          <w:szCs w:val="22"/>
        </w:rPr>
      </w:pPr>
      <w:r>
        <w:rPr>
          <w:szCs w:val="22"/>
        </w:rPr>
        <w:t>Placing a ‘</w:t>
      </w:r>
      <w:r w:rsidRPr="007E0DA7">
        <w:rPr>
          <w:b/>
          <w:szCs w:val="22"/>
        </w:rPr>
        <w:t>:</w:t>
      </w:r>
      <w:r>
        <w:rPr>
          <w:szCs w:val="22"/>
        </w:rPr>
        <w:t xml:space="preserve">’ symbol between the two independents </w:t>
      </w:r>
      <w:proofErr w:type="gramStart"/>
      <w:r w:rsidRPr="00794BB9">
        <w:rPr>
          <w:rFonts w:ascii="Courier New" w:hAnsi="Courier New" w:cs="Courier New"/>
          <w:szCs w:val="22"/>
        </w:rPr>
        <w:t>lm(</w:t>
      </w:r>
      <w:proofErr w:type="spellStart"/>
      <w:proofErr w:type="gramEnd"/>
      <w:r w:rsidRPr="00794BB9">
        <w:rPr>
          <w:rFonts w:ascii="Courier New" w:hAnsi="Courier New" w:cs="Courier New"/>
          <w:szCs w:val="22"/>
        </w:rPr>
        <w:t>Birthweight~Gestation:smoker</w:t>
      </w:r>
      <w:proofErr w:type="spellEnd"/>
      <w:r w:rsidRPr="00794BB9">
        <w:rPr>
          <w:rFonts w:ascii="Courier New" w:hAnsi="Courier New" w:cs="Courier New"/>
          <w:szCs w:val="22"/>
        </w:rPr>
        <w:t>)</w:t>
      </w:r>
      <w:r w:rsidRPr="00794BB9">
        <w:rPr>
          <w:i/>
          <w:szCs w:val="22"/>
        </w:rPr>
        <w:t xml:space="preserve"> </w:t>
      </w:r>
      <w:r>
        <w:rPr>
          <w:szCs w:val="22"/>
        </w:rPr>
        <w:t>means that only the interaction is contained in the model.</w:t>
      </w:r>
    </w:p>
    <w:p w14:paraId="63D134FA" w14:textId="77777777" w:rsidR="00D704DC" w:rsidRPr="000824BD" w:rsidRDefault="00D36DC3" w:rsidP="000824BD">
      <w:pPr>
        <w:autoSpaceDE w:val="0"/>
        <w:autoSpaceDN w:val="0"/>
        <w:adjustRightInd w:val="0"/>
        <w:spacing w:after="0"/>
        <w:rPr>
          <w:szCs w:val="22"/>
        </w:rPr>
      </w:pPr>
      <w:r>
        <w:rPr>
          <w:szCs w:val="22"/>
        </w:rPr>
        <w:t>Finally, u</w:t>
      </w:r>
      <w:r w:rsidR="004527AB">
        <w:rPr>
          <w:szCs w:val="22"/>
        </w:rPr>
        <w:t>sing</w:t>
      </w:r>
      <w:r w:rsidR="000E2D32">
        <w:rPr>
          <w:szCs w:val="22"/>
        </w:rPr>
        <w:t xml:space="preserve"> </w:t>
      </w:r>
      <w:r>
        <w:rPr>
          <w:szCs w:val="22"/>
        </w:rPr>
        <w:t>an</w:t>
      </w:r>
      <w:r w:rsidR="000E2D32">
        <w:rPr>
          <w:szCs w:val="22"/>
        </w:rPr>
        <w:t xml:space="preserve"> ‘</w:t>
      </w:r>
      <w:r w:rsidR="000E2D32" w:rsidRPr="007E0DA7">
        <w:rPr>
          <w:b/>
          <w:szCs w:val="22"/>
        </w:rPr>
        <w:t>*</w:t>
      </w:r>
      <w:r w:rsidR="007E0DA7">
        <w:rPr>
          <w:szCs w:val="22"/>
        </w:rPr>
        <w:t>’ between the two variables</w:t>
      </w:r>
      <w:r w:rsidR="000E2D32">
        <w:rPr>
          <w:szCs w:val="22"/>
        </w:rPr>
        <w:t xml:space="preserve"> means that both the in</w:t>
      </w:r>
      <w:r w:rsidR="004527AB">
        <w:rPr>
          <w:szCs w:val="22"/>
        </w:rPr>
        <w:t xml:space="preserve">teraction and the main effects are included in the model.  </w:t>
      </w:r>
    </w:p>
    <w:p w14:paraId="6BEA5494" w14:textId="77777777" w:rsidR="00D36DC3" w:rsidRDefault="00D36DC3" w:rsidP="000E2D32">
      <w:pPr>
        <w:spacing w:after="0"/>
        <w:rPr>
          <w:szCs w:val="22"/>
        </w:rPr>
      </w:pPr>
    </w:p>
    <w:p w14:paraId="17BB91FA" w14:textId="77777777" w:rsidR="000E2D32" w:rsidRPr="00D36DC3" w:rsidRDefault="00D36DC3" w:rsidP="000E2D32">
      <w:pPr>
        <w:spacing w:after="0"/>
        <w:rPr>
          <w:szCs w:val="22"/>
        </w:rPr>
      </w:pPr>
      <w:r>
        <w:rPr>
          <w:szCs w:val="22"/>
        </w:rPr>
        <w:t>To run</w:t>
      </w:r>
      <w:r w:rsidR="000E2D32" w:rsidRPr="00D36DC3">
        <w:rPr>
          <w:szCs w:val="22"/>
        </w:rPr>
        <w:t xml:space="preserve"> the regression with both the in</w:t>
      </w:r>
      <w:r w:rsidR="000824BD" w:rsidRPr="00D36DC3">
        <w:rPr>
          <w:szCs w:val="22"/>
        </w:rPr>
        <w:t>teraction and the main effects of gestation and smoker</w:t>
      </w:r>
    </w:p>
    <w:p w14:paraId="3B2CC148" w14:textId="1DD15F25" w:rsidR="00D704DC" w:rsidRDefault="00E65BDC" w:rsidP="00E65BDC">
      <w:pPr>
        <w:spacing w:after="0"/>
        <w:rPr>
          <w:rFonts w:ascii="Courier New" w:hAnsi="Courier New" w:cs="Courier New"/>
          <w:szCs w:val="22"/>
        </w:rPr>
      </w:pPr>
      <w:r w:rsidRPr="00794BB9">
        <w:rPr>
          <w:rFonts w:ascii="Courier New" w:hAnsi="Courier New" w:cs="Courier New"/>
          <w:szCs w:val="22"/>
        </w:rPr>
        <w:t>R</w:t>
      </w:r>
      <w:r w:rsidR="00D36DC3" w:rsidRPr="00794BB9">
        <w:rPr>
          <w:rFonts w:ascii="Courier New" w:hAnsi="Courier New" w:cs="Courier New"/>
          <w:szCs w:val="22"/>
        </w:rPr>
        <w:t>eg</w:t>
      </w:r>
      <w:r>
        <w:rPr>
          <w:rFonts w:ascii="Courier New" w:hAnsi="Courier New" w:cs="Courier New"/>
          <w:szCs w:val="22"/>
        </w:rPr>
        <w:t>4</w:t>
      </w:r>
      <w:r w:rsidR="000E2D32" w:rsidRPr="00794BB9">
        <w:rPr>
          <w:rFonts w:ascii="Courier New" w:hAnsi="Courier New" w:cs="Courier New"/>
          <w:szCs w:val="22"/>
        </w:rPr>
        <w:t>&lt;-</w:t>
      </w:r>
      <w:proofErr w:type="gramStart"/>
      <w:r w:rsidR="000E2D32" w:rsidRPr="00794BB9">
        <w:rPr>
          <w:rFonts w:ascii="Courier New" w:hAnsi="Courier New" w:cs="Courier New"/>
          <w:szCs w:val="22"/>
        </w:rPr>
        <w:t>lm(</w:t>
      </w:r>
      <w:proofErr w:type="spellStart"/>
      <w:proofErr w:type="gramEnd"/>
      <w:r w:rsidR="000E2D32" w:rsidRPr="00794BB9">
        <w:rPr>
          <w:rFonts w:ascii="Courier New" w:hAnsi="Courier New" w:cs="Courier New"/>
          <w:szCs w:val="22"/>
        </w:rPr>
        <w:t>Birthweight~Gestation</w:t>
      </w:r>
      <w:proofErr w:type="spellEnd"/>
      <w:r w:rsidR="000E2D32" w:rsidRPr="00794BB9">
        <w:rPr>
          <w:rFonts w:ascii="Courier New" w:hAnsi="Courier New" w:cs="Courier New"/>
          <w:szCs w:val="22"/>
        </w:rPr>
        <w:t>*smoker)</w:t>
      </w:r>
    </w:p>
    <w:p w14:paraId="043BD182" w14:textId="77777777" w:rsidR="00E65BDC" w:rsidRPr="00E65BDC" w:rsidRDefault="00E65BDC" w:rsidP="00E65BDC">
      <w:pPr>
        <w:spacing w:after="0"/>
        <w:rPr>
          <w:rFonts w:ascii="Courier New" w:hAnsi="Courier New" w:cs="Courier New"/>
          <w:szCs w:val="22"/>
        </w:rPr>
      </w:pPr>
    </w:p>
    <w:p w14:paraId="3EFFAEDD" w14:textId="77777777" w:rsidR="00D704DC" w:rsidRPr="00D704DC" w:rsidRDefault="00A21174" w:rsidP="00D704DC">
      <w:pPr>
        <w:rPr>
          <w:szCs w:val="22"/>
        </w:rPr>
      </w:pPr>
      <w:r>
        <w:rPr>
          <w:szCs w:val="22"/>
        </w:rPr>
        <w:t xml:space="preserve">The </w:t>
      </w:r>
      <w:r w:rsidR="00D704DC" w:rsidRPr="00D704DC">
        <w:rPr>
          <w:szCs w:val="22"/>
        </w:rPr>
        <w:t>table contains the coefficients</w:t>
      </w:r>
      <w:r>
        <w:rPr>
          <w:szCs w:val="22"/>
        </w:rPr>
        <w:t xml:space="preserve"> (Estimate)</w:t>
      </w:r>
      <w:r w:rsidR="00D704DC" w:rsidRPr="00D704DC">
        <w:rPr>
          <w:szCs w:val="22"/>
        </w:rPr>
        <w:t xml:space="preserve"> for the model (regression equation)</w:t>
      </w:r>
      <w:r>
        <w:rPr>
          <w:szCs w:val="22"/>
        </w:rPr>
        <w:t>, their standard errors, the t-test values</w:t>
      </w:r>
      <w:r w:rsidR="00D704DC" w:rsidRPr="00D704DC">
        <w:rPr>
          <w:szCs w:val="22"/>
        </w:rPr>
        <w:t xml:space="preserve"> and p-values for each independent variable. </w:t>
      </w:r>
      <w:r>
        <w:rPr>
          <w:szCs w:val="22"/>
        </w:rPr>
        <w:t xml:space="preserve">Furthermore, the R-squared and the F test for the model </w:t>
      </w:r>
      <w:proofErr w:type="gramStart"/>
      <w:r>
        <w:rPr>
          <w:szCs w:val="22"/>
        </w:rPr>
        <w:t>is</w:t>
      </w:r>
      <w:proofErr w:type="gramEnd"/>
      <w:r>
        <w:rPr>
          <w:szCs w:val="22"/>
        </w:rPr>
        <w:t xml:space="preserve"> given on the second part.</w:t>
      </w:r>
      <w:r w:rsidR="00D704DC" w:rsidRPr="00D704DC">
        <w:rPr>
          <w:szCs w:val="22"/>
        </w:rPr>
        <w:t xml:space="preserve"> The output shows that only gestation is significant (p &lt; 0.001) once the interaction term is added.</w:t>
      </w:r>
    </w:p>
    <w:p w14:paraId="58D03E8C" w14:textId="7A35945F" w:rsidR="00A21174" w:rsidRDefault="00E65BDC" w:rsidP="00D704DC">
      <w:pPr>
        <w:rPr>
          <w:b/>
          <w:szCs w:val="22"/>
        </w:rPr>
      </w:pPr>
      <w:r>
        <w:rPr>
          <w:noProof/>
        </w:rPr>
        <w:drawing>
          <wp:inline distT="0" distB="0" distL="0" distR="0" wp14:anchorId="2B19003A" wp14:editId="79CCFC6E">
            <wp:extent cx="4608000" cy="2894427"/>
            <wp:effectExtent l="0" t="0" r="254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610896" cy="2896246"/>
                    </a:xfrm>
                    <a:prstGeom prst="rect">
                      <a:avLst/>
                    </a:prstGeom>
                  </pic:spPr>
                </pic:pic>
              </a:graphicData>
            </a:graphic>
          </wp:inline>
        </w:drawing>
      </w:r>
    </w:p>
    <w:p w14:paraId="47FC6796" w14:textId="74685A72" w:rsidR="00D704DC" w:rsidRPr="00D704DC" w:rsidRDefault="00D704DC" w:rsidP="00D704DC">
      <w:pPr>
        <w:rPr>
          <w:szCs w:val="22"/>
        </w:rPr>
      </w:pPr>
      <w:r w:rsidRPr="00D704DC">
        <w:rPr>
          <w:b/>
          <w:szCs w:val="22"/>
        </w:rPr>
        <w:t>Calculations for the equations of the lines with an interaction term</w:t>
      </w:r>
    </w:p>
    <w:p w14:paraId="391EC075" w14:textId="6262B99A" w:rsidR="00D704DC" w:rsidRPr="00D704DC" w:rsidRDefault="00E65BDC" w:rsidP="00D704DC">
      <w:pPr>
        <w:rPr>
          <w:szCs w:val="22"/>
        </w:rPr>
      </w:pPr>
      <w:bookmarkStart w:id="1" w:name="_GoBack"/>
      <w:r w:rsidRPr="00D704DC">
        <w:rPr>
          <w:rFonts w:ascii="Times New Roman" w:hAnsi="Times New Roman" w:cs="Times New Roman"/>
          <w:noProof/>
          <w:szCs w:val="22"/>
        </w:rPr>
        <w:drawing>
          <wp:anchor distT="0" distB="0" distL="114300" distR="114300" simplePos="0" relativeHeight="251766784" behindDoc="0" locked="0" layoutInCell="1" allowOverlap="1" wp14:anchorId="6882AF70" wp14:editId="11E5EDAD">
            <wp:simplePos x="0" y="0"/>
            <wp:positionH relativeFrom="column">
              <wp:posOffset>-173355</wp:posOffset>
            </wp:positionH>
            <wp:positionV relativeFrom="paragraph">
              <wp:posOffset>36195</wp:posOffset>
            </wp:positionV>
            <wp:extent cx="3613785" cy="2828925"/>
            <wp:effectExtent l="0" t="0" r="5715" b="952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3785" cy="282892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r w:rsidR="00D704DC" w:rsidRPr="00D704DC">
        <w:rPr>
          <w:szCs w:val="22"/>
        </w:rPr>
        <w:t xml:space="preserve">The regression model uses the </w:t>
      </w:r>
      <w:r w:rsidR="00D704DC" w:rsidRPr="00D704DC">
        <w:rPr>
          <w:i/>
          <w:szCs w:val="22"/>
        </w:rPr>
        <w:t>Unstandardized Coefficients</w:t>
      </w:r>
      <w:r w:rsidR="00D704DC" w:rsidRPr="00D704DC">
        <w:rPr>
          <w:szCs w:val="22"/>
        </w:rPr>
        <w:t xml:space="preserve"> </w:t>
      </w:r>
    </w:p>
    <w:p w14:paraId="6BCA0F9C" w14:textId="77777777" w:rsidR="00D704DC" w:rsidRPr="00D704DC" w:rsidRDefault="00D704DC" w:rsidP="00D704DC">
      <w:pPr>
        <w:rPr>
          <w:szCs w:val="22"/>
        </w:rPr>
      </w:pPr>
      <w:r w:rsidRPr="00D704DC">
        <w:rPr>
          <w:szCs w:val="22"/>
        </w:rPr>
        <w:t>Birth weight y = -3.431 –5.734*(smoker) + 0.282*(Gest) + 0.13*(Smoker*Gest)</w:t>
      </w:r>
    </w:p>
    <w:p w14:paraId="41C5BBF9" w14:textId="77777777" w:rsidR="00D704DC" w:rsidRPr="00D704DC" w:rsidRDefault="00D704DC" w:rsidP="00D704DC">
      <w:pPr>
        <w:rPr>
          <w:szCs w:val="22"/>
        </w:rPr>
      </w:pPr>
      <w:r w:rsidRPr="00D704DC">
        <w:rPr>
          <w:szCs w:val="22"/>
        </w:rPr>
        <w:t>For non-smokers, smoker = 0 so the model becomes y = -3.431 + 0.282(Gest)</w:t>
      </w:r>
    </w:p>
    <w:p w14:paraId="59C9134D" w14:textId="77777777" w:rsidR="00D704DC" w:rsidRPr="00D704DC" w:rsidRDefault="00D704DC" w:rsidP="00D704DC">
      <w:pPr>
        <w:rPr>
          <w:szCs w:val="22"/>
        </w:rPr>
      </w:pPr>
      <w:r w:rsidRPr="00D704DC">
        <w:rPr>
          <w:szCs w:val="22"/>
        </w:rPr>
        <w:t>For smokers, smoker = 1: y = -3.431 –5.734*(1) + 0.282*(Gest) + 0.13*(1*Gest)</w:t>
      </w:r>
    </w:p>
    <w:p w14:paraId="11F654A1" w14:textId="51F0710D" w:rsidR="00D704DC" w:rsidRDefault="00D704DC" w:rsidP="005722F9">
      <w:pPr>
        <w:rPr>
          <w:szCs w:val="22"/>
        </w:rPr>
      </w:pPr>
      <w:r w:rsidRPr="00D704DC">
        <w:rPr>
          <w:szCs w:val="22"/>
        </w:rPr>
        <w:t xml:space="preserve">           </w:t>
      </w:r>
      <w:r w:rsidR="00E65BDC">
        <w:rPr>
          <w:szCs w:val="22"/>
        </w:rPr>
        <w:t xml:space="preserve">          </w:t>
      </w:r>
      <w:r w:rsidRPr="00D704DC">
        <w:rPr>
          <w:szCs w:val="22"/>
        </w:rPr>
        <w:t xml:space="preserve"> = -9.165 + 0.412*(Gest)</w:t>
      </w:r>
    </w:p>
    <w:p w14:paraId="1E545964" w14:textId="77777777" w:rsidR="00B6005A" w:rsidRPr="00B6005A" w:rsidRDefault="00B6005A" w:rsidP="00B6005A">
      <w:pPr>
        <w:rPr>
          <w:szCs w:val="22"/>
        </w:rPr>
      </w:pPr>
      <w:r w:rsidRPr="00B6005A">
        <w:rPr>
          <w:szCs w:val="22"/>
        </w:rPr>
        <w:t>Note: Where there are interactions between two scale variables, the coefficient of the interaction can be quite small and more difficult to interpret.</w:t>
      </w:r>
    </w:p>
    <w:p w14:paraId="6DBD9D9C" w14:textId="77777777" w:rsidR="00B6005A" w:rsidRPr="00D704DC" w:rsidRDefault="00B6005A" w:rsidP="005722F9">
      <w:pPr>
        <w:rPr>
          <w:szCs w:val="22"/>
        </w:rPr>
      </w:pPr>
    </w:p>
    <w:sectPr w:rsidR="00B6005A" w:rsidRPr="00D704DC" w:rsidSect="00442AE7">
      <w:headerReference w:type="default" r:id="rId17"/>
      <w:footerReference w:type="default" r:id="rId18"/>
      <w:headerReference w:type="first" r:id="rId19"/>
      <w:footerReference w:type="first" r:id="rId20"/>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148499" w14:textId="77777777" w:rsidR="00240490" w:rsidRDefault="00240490" w:rsidP="00A76DB3">
      <w:r>
        <w:separator/>
      </w:r>
    </w:p>
    <w:p w14:paraId="532FDCB0" w14:textId="77777777" w:rsidR="00240490" w:rsidRDefault="00240490" w:rsidP="00A76DB3"/>
    <w:p w14:paraId="6E32367C" w14:textId="77777777" w:rsidR="00240490" w:rsidRDefault="00240490" w:rsidP="00A76DB3"/>
  </w:endnote>
  <w:endnote w:type="continuationSeparator" w:id="0">
    <w:p w14:paraId="02E75ED1" w14:textId="77777777" w:rsidR="00240490" w:rsidRDefault="00240490" w:rsidP="00A76DB3">
      <w:r>
        <w:continuationSeparator/>
      </w:r>
    </w:p>
    <w:p w14:paraId="012D2D94" w14:textId="77777777" w:rsidR="00240490" w:rsidRDefault="00240490" w:rsidP="00A76DB3"/>
    <w:p w14:paraId="3D3A3C58" w14:textId="77777777" w:rsidR="00240490" w:rsidRDefault="00240490"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1ABCF9" w14:textId="3764F9E5" w:rsidR="0083698C" w:rsidRPr="00C0592A" w:rsidRDefault="003A65DD" w:rsidP="003A65DD">
    <w:pPr>
      <w:pBdr>
        <w:top w:val="thinThickSmallGap" w:sz="24" w:space="1" w:color="622423" w:themeColor="accent2" w:themeShade="7F"/>
      </w:pBdr>
      <w:tabs>
        <w:tab w:val="center" w:pos="4513"/>
        <w:tab w:val="right" w:pos="9026"/>
      </w:tabs>
      <w:spacing w:after="0"/>
    </w:pPr>
    <w:r w:rsidRPr="00647D17">
      <w:rPr>
        <w:rFonts w:asciiTheme="majorHAnsi" w:eastAsiaTheme="majorEastAsia" w:hAnsiTheme="majorHAnsi" w:cstheme="majorBidi"/>
        <w:noProof/>
      </w:rPr>
      <w:drawing>
        <wp:inline distT="0" distB="0" distL="0" distR="0" wp14:anchorId="77FEDE0F" wp14:editId="0799EEA6">
          <wp:extent cx="1045521" cy="372269"/>
          <wp:effectExtent l="0" t="0" r="2540" b="8890"/>
          <wp:docPr id="2" name="Picture 2"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647D17">
      <w:rPr>
        <w:rFonts w:asciiTheme="majorHAnsi" w:eastAsiaTheme="majorEastAsia" w:hAnsiTheme="majorHAnsi" w:cstheme="majorBidi"/>
      </w:rPr>
      <w:t xml:space="preserve">                                </w:t>
    </w:r>
    <w:proofErr w:type="spellStart"/>
    <w:proofErr w:type="gramStart"/>
    <w:r w:rsidRPr="00647D17">
      <w:rPr>
        <w:rFonts w:asciiTheme="majorHAnsi" w:eastAsiaTheme="majorEastAsia" w:hAnsiTheme="majorHAnsi" w:cstheme="majorBidi"/>
        <w:b/>
      </w:rPr>
      <w:t>stats</w:t>
    </w:r>
    <w:r w:rsidRPr="00647D17">
      <w:rPr>
        <w:rFonts w:asciiTheme="majorHAnsi" w:eastAsiaTheme="majorEastAsia" w:hAnsiTheme="majorHAnsi" w:cstheme="majorBidi"/>
      </w:rPr>
      <w:t>tutor</w:t>
    </w:r>
    <w:proofErr w:type="spellEnd"/>
    <w:proofErr w:type="gramEnd"/>
    <w:r w:rsidRPr="00647D17">
      <w:rPr>
        <w:rFonts w:asciiTheme="majorHAnsi" w:eastAsiaTheme="majorEastAsia" w:hAnsiTheme="majorHAnsi" w:cstheme="majorBidi"/>
      </w:rPr>
      <w:t xml:space="preserve"> community project                                 </w:t>
    </w:r>
    <w:hyperlink r:id="rId2" w:history="1">
      <w:r w:rsidRPr="00647D17">
        <w:rPr>
          <w:rFonts w:asciiTheme="majorHAnsi" w:eastAsiaTheme="majorEastAsia" w:hAnsiTheme="majorHAnsi" w:cstheme="majorBidi"/>
          <w:color w:val="0000FF" w:themeColor="hyperlink"/>
          <w:u w:val="single"/>
        </w:rPr>
        <w:t>www.statstutor.ac.uk</w:t>
      </w:r>
    </w:hyperlink>
    <w:r w:rsidRPr="00647D17">
      <w:rPr>
        <w:rFonts w:asciiTheme="majorHAnsi" w:eastAsiaTheme="majorEastAsia" w:hAnsiTheme="majorHAnsi" w:cstheme="majorBidi"/>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E2300" w14:textId="2037DCF2" w:rsidR="0083698C" w:rsidRPr="003A65DD" w:rsidRDefault="003A65DD" w:rsidP="003A65DD">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 xml:space="preserve">© Sofia Maria </w:t>
    </w:r>
    <w:proofErr w:type="spellStart"/>
    <w:r w:rsidRPr="0088028C">
      <w:rPr>
        <w:rFonts w:asciiTheme="majorHAnsi" w:eastAsiaTheme="majorEastAsia" w:hAnsiTheme="majorHAnsi" w:cstheme="majorBidi"/>
      </w:rPr>
      <w:t>Karadimitriou</w:t>
    </w:r>
    <w:proofErr w:type="spellEnd"/>
    <w:r w:rsidRPr="0088028C">
      <w:rPr>
        <w:rFonts w:asciiTheme="majorHAnsi" w:eastAsiaTheme="majorEastAsia" w:hAnsiTheme="majorHAnsi" w:cstheme="majorBidi"/>
      </w:rPr>
      <w:t xml:space="preserve"> and Ellen Marshall</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Reviewer: Jim Bull</w:t>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  </w:t>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Sheffield</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Swansea</w:t>
    </w:r>
    <w:r>
      <w:rPr>
        <w:rFonts w:asciiTheme="majorHAnsi" w:eastAsiaTheme="majorEastAsia" w:hAnsiTheme="majorHAnsi" w:cstheme="majorBidi"/>
      </w:rP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4C3442" w14:textId="77777777" w:rsidR="00240490" w:rsidRDefault="00240490" w:rsidP="00A76DB3">
      <w:r>
        <w:separator/>
      </w:r>
    </w:p>
    <w:p w14:paraId="5E7DA6D6" w14:textId="77777777" w:rsidR="00240490" w:rsidRDefault="00240490" w:rsidP="00A76DB3"/>
    <w:p w14:paraId="157637F0" w14:textId="77777777" w:rsidR="00240490" w:rsidRDefault="00240490" w:rsidP="00A76DB3"/>
  </w:footnote>
  <w:footnote w:type="continuationSeparator" w:id="0">
    <w:p w14:paraId="5D48AA44" w14:textId="77777777" w:rsidR="00240490" w:rsidRDefault="00240490" w:rsidP="00A76DB3">
      <w:r>
        <w:continuationSeparator/>
      </w:r>
    </w:p>
    <w:p w14:paraId="47B8DF20" w14:textId="77777777" w:rsidR="00240490" w:rsidRDefault="00240490" w:rsidP="00A76DB3"/>
    <w:p w14:paraId="1A54A219" w14:textId="77777777" w:rsidR="00240490" w:rsidRDefault="00240490"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8"/>
        <w:szCs w:val="28"/>
      </w:rPr>
      <w:alias w:val="Title"/>
      <w:id w:val="77738743"/>
      <w:placeholder>
        <w:docPart w:val="3940B74C0C5148A1BCA4D2D15C0B097C"/>
      </w:placeholder>
      <w:dataBinding w:prefixMappings="xmlns:ns0='http://schemas.openxmlformats.org/package/2006/metadata/core-properties' xmlns:ns1='http://purl.org/dc/elements/1.1/'" w:xpath="/ns0:coreProperties[1]/ns1:title[1]" w:storeItemID="{6C3C8BC8-F283-45AE-878A-BAB7291924A1}"/>
      <w:text/>
    </w:sdtPr>
    <w:sdtEndPr/>
    <w:sdtContent>
      <w:p w14:paraId="372D50D9" w14:textId="4F493329" w:rsidR="00442AE7" w:rsidRDefault="00442AE7" w:rsidP="00442AE7">
        <w:pPr>
          <w:pStyle w:val="Header"/>
          <w:pBdr>
            <w:bottom w:val="thickThinSmallGap" w:sz="24" w:space="1" w:color="622423" w:themeColor="accent2" w:themeShade="7F"/>
          </w:pBdr>
          <w:jc w:val="right"/>
          <w:rPr>
            <w:rFonts w:asciiTheme="majorHAnsi" w:eastAsiaTheme="majorEastAsia" w:hAnsiTheme="majorHAnsi" w:cstheme="majorBidi"/>
            <w:sz w:val="32"/>
            <w:szCs w:val="32"/>
          </w:rPr>
        </w:pPr>
        <w:r w:rsidRPr="00442AE7">
          <w:rPr>
            <w:b/>
            <w:bCs/>
            <w:sz w:val="28"/>
            <w:szCs w:val="28"/>
          </w:rPr>
          <w:t>Further regression in R</w:t>
        </w:r>
      </w:p>
    </w:sdtContent>
  </w:sdt>
  <w:p w14:paraId="76344C06" w14:textId="4132066D" w:rsidR="00DB6271" w:rsidRPr="00B272B0" w:rsidRDefault="00DB6271" w:rsidP="00B272B0">
    <w:pPr>
      <w:pStyle w:val="Header"/>
      <w:tabs>
        <w:tab w:val="clear" w:pos="9026"/>
        <w:tab w:val="right" w:pos="9639"/>
      </w:tabs>
      <w:spacing w:line="240" w:lineRule="auto"/>
      <w:rPr>
        <w:b/>
        <w:bCs/>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4C41D7" w14:textId="77777777" w:rsidR="002C1C87" w:rsidRPr="00E70653" w:rsidRDefault="002C1C87" w:rsidP="00A76DB3">
    <w:pPr>
      <w:pStyle w:val="Header"/>
      <w:spacing w:line="240" w:lineRule="auto"/>
      <w:jc w:val="center"/>
      <w:rPr>
        <w:rStyle w:val="CP3Char"/>
      </w:rPr>
    </w:pPr>
    <w:r>
      <w:rPr>
        <w:noProof/>
      </w:rPr>
      <w:drawing>
        <wp:inline distT="0" distB="0" distL="0" distR="0" wp14:anchorId="1D42CD88" wp14:editId="26D39514">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14:paraId="2686A1E9" w14:textId="77777777" w:rsidR="002C1C87" w:rsidRPr="00C0592A" w:rsidRDefault="002C1C87" w:rsidP="00A76DB3">
    <w:pPr>
      <w:pStyle w:val="CP1"/>
    </w:pPr>
    <w:proofErr w:type="gramStart"/>
    <w:r w:rsidRPr="00C0592A">
      <w:t>community</w:t>
    </w:r>
    <w:proofErr w:type="gramEnd"/>
    <w:r w:rsidRPr="00C0592A">
      <w:t xml:space="preserve"> project</w:t>
    </w:r>
  </w:p>
  <w:p w14:paraId="15FE2217" w14:textId="77777777"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14:paraId="516E99E8" w14:textId="77777777"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14:paraId="1B13330C" w14:textId="77777777"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3">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5"/>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7"/>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073E7"/>
    <w:rsid w:val="000265B5"/>
    <w:rsid w:val="000434F3"/>
    <w:rsid w:val="000451E3"/>
    <w:rsid w:val="00047602"/>
    <w:rsid w:val="000533C3"/>
    <w:rsid w:val="000556D2"/>
    <w:rsid w:val="000734E8"/>
    <w:rsid w:val="000824BD"/>
    <w:rsid w:val="00091510"/>
    <w:rsid w:val="000A3BA6"/>
    <w:rsid w:val="000C3FCE"/>
    <w:rsid w:val="000D2B88"/>
    <w:rsid w:val="000E0653"/>
    <w:rsid w:val="000E2D32"/>
    <w:rsid w:val="0010594D"/>
    <w:rsid w:val="001545CB"/>
    <w:rsid w:val="001A5027"/>
    <w:rsid w:val="001F2863"/>
    <w:rsid w:val="0020342C"/>
    <w:rsid w:val="00233159"/>
    <w:rsid w:val="00240490"/>
    <w:rsid w:val="002566A9"/>
    <w:rsid w:val="00263B13"/>
    <w:rsid w:val="00280C4F"/>
    <w:rsid w:val="00281F86"/>
    <w:rsid w:val="00287412"/>
    <w:rsid w:val="0029232C"/>
    <w:rsid w:val="002952B0"/>
    <w:rsid w:val="002A366A"/>
    <w:rsid w:val="002A544E"/>
    <w:rsid w:val="002C1C87"/>
    <w:rsid w:val="002C57AA"/>
    <w:rsid w:val="002C5DE6"/>
    <w:rsid w:val="002F7FE7"/>
    <w:rsid w:val="00320D62"/>
    <w:rsid w:val="00341EDB"/>
    <w:rsid w:val="00357581"/>
    <w:rsid w:val="00362838"/>
    <w:rsid w:val="00380F0B"/>
    <w:rsid w:val="003A65DD"/>
    <w:rsid w:val="003E4ECE"/>
    <w:rsid w:val="003E58B7"/>
    <w:rsid w:val="003E607E"/>
    <w:rsid w:val="003F21E8"/>
    <w:rsid w:val="00423118"/>
    <w:rsid w:val="00442AE7"/>
    <w:rsid w:val="004527AB"/>
    <w:rsid w:val="0047084B"/>
    <w:rsid w:val="00490858"/>
    <w:rsid w:val="004B0D36"/>
    <w:rsid w:val="004D0D59"/>
    <w:rsid w:val="004E74A6"/>
    <w:rsid w:val="00520365"/>
    <w:rsid w:val="0052058C"/>
    <w:rsid w:val="00526665"/>
    <w:rsid w:val="005279BB"/>
    <w:rsid w:val="005722F9"/>
    <w:rsid w:val="005A070B"/>
    <w:rsid w:val="005A07BE"/>
    <w:rsid w:val="005C0AC5"/>
    <w:rsid w:val="005C689F"/>
    <w:rsid w:val="005F64EA"/>
    <w:rsid w:val="00606B7F"/>
    <w:rsid w:val="006104F0"/>
    <w:rsid w:val="00617D2C"/>
    <w:rsid w:val="00662373"/>
    <w:rsid w:val="0066310E"/>
    <w:rsid w:val="00680661"/>
    <w:rsid w:val="00691D16"/>
    <w:rsid w:val="00707F71"/>
    <w:rsid w:val="00713500"/>
    <w:rsid w:val="007252BC"/>
    <w:rsid w:val="007278AD"/>
    <w:rsid w:val="007336AA"/>
    <w:rsid w:val="0074534C"/>
    <w:rsid w:val="00772B4B"/>
    <w:rsid w:val="007854F7"/>
    <w:rsid w:val="0079077D"/>
    <w:rsid w:val="00794BB9"/>
    <w:rsid w:val="007A359A"/>
    <w:rsid w:val="007C2A8B"/>
    <w:rsid w:val="007E0DA7"/>
    <w:rsid w:val="007E2620"/>
    <w:rsid w:val="007F0173"/>
    <w:rsid w:val="00814897"/>
    <w:rsid w:val="0083698C"/>
    <w:rsid w:val="00846B1B"/>
    <w:rsid w:val="008557F8"/>
    <w:rsid w:val="008559ED"/>
    <w:rsid w:val="008C2139"/>
    <w:rsid w:val="0092652B"/>
    <w:rsid w:val="00972EBA"/>
    <w:rsid w:val="00980B3B"/>
    <w:rsid w:val="00981B94"/>
    <w:rsid w:val="00990FFD"/>
    <w:rsid w:val="009A5205"/>
    <w:rsid w:val="009C4F45"/>
    <w:rsid w:val="009E75AF"/>
    <w:rsid w:val="009F4DDC"/>
    <w:rsid w:val="00A04B12"/>
    <w:rsid w:val="00A058A5"/>
    <w:rsid w:val="00A21174"/>
    <w:rsid w:val="00A23FB3"/>
    <w:rsid w:val="00A57D6A"/>
    <w:rsid w:val="00A6100A"/>
    <w:rsid w:val="00A652EE"/>
    <w:rsid w:val="00A73C8B"/>
    <w:rsid w:val="00A745DB"/>
    <w:rsid w:val="00A75A76"/>
    <w:rsid w:val="00A76DB3"/>
    <w:rsid w:val="00A82EB4"/>
    <w:rsid w:val="00AA2CF7"/>
    <w:rsid w:val="00AA2DED"/>
    <w:rsid w:val="00AC6F0B"/>
    <w:rsid w:val="00B033ED"/>
    <w:rsid w:val="00B2606A"/>
    <w:rsid w:val="00B272B0"/>
    <w:rsid w:val="00B43F48"/>
    <w:rsid w:val="00B53ECC"/>
    <w:rsid w:val="00B6005A"/>
    <w:rsid w:val="00B70DDF"/>
    <w:rsid w:val="00B77B6A"/>
    <w:rsid w:val="00B81261"/>
    <w:rsid w:val="00BA10CC"/>
    <w:rsid w:val="00BA65F1"/>
    <w:rsid w:val="00C0592A"/>
    <w:rsid w:val="00C21145"/>
    <w:rsid w:val="00C50993"/>
    <w:rsid w:val="00C5123F"/>
    <w:rsid w:val="00C5399D"/>
    <w:rsid w:val="00C56124"/>
    <w:rsid w:val="00C640F4"/>
    <w:rsid w:val="00C87FD3"/>
    <w:rsid w:val="00C92445"/>
    <w:rsid w:val="00CD3E09"/>
    <w:rsid w:val="00D118F6"/>
    <w:rsid w:val="00D36DC3"/>
    <w:rsid w:val="00D51963"/>
    <w:rsid w:val="00D704DC"/>
    <w:rsid w:val="00D75969"/>
    <w:rsid w:val="00D8648F"/>
    <w:rsid w:val="00D93A12"/>
    <w:rsid w:val="00D96971"/>
    <w:rsid w:val="00DB6271"/>
    <w:rsid w:val="00DE00A8"/>
    <w:rsid w:val="00DE18FE"/>
    <w:rsid w:val="00E27681"/>
    <w:rsid w:val="00E35502"/>
    <w:rsid w:val="00E529B7"/>
    <w:rsid w:val="00E65BDC"/>
    <w:rsid w:val="00E70653"/>
    <w:rsid w:val="00EA1C92"/>
    <w:rsid w:val="00EB1F51"/>
    <w:rsid w:val="00EB2F30"/>
    <w:rsid w:val="00EB6CB3"/>
    <w:rsid w:val="00EB764A"/>
    <w:rsid w:val="00EC2C13"/>
    <w:rsid w:val="00ED4400"/>
    <w:rsid w:val="00F135C1"/>
    <w:rsid w:val="00F17365"/>
    <w:rsid w:val="00F60F19"/>
    <w:rsid w:val="00F85D7B"/>
    <w:rsid w:val="00FA42EA"/>
    <w:rsid w:val="00FC29B6"/>
    <w:rsid w:val="00FC3FBE"/>
    <w:rsid w:val="00FF1CD7"/>
    <w:rsid w:val="00FF770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E26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paragraph" w:styleId="NormalWeb">
    <w:name w:val="Normal (Web)"/>
    <w:basedOn w:val="Normal"/>
    <w:uiPriority w:val="99"/>
    <w:unhideWhenUsed/>
    <w:rsid w:val="00F60F19"/>
    <w:pPr>
      <w:spacing w:before="100" w:beforeAutospacing="1" w:after="100" w:afterAutospacing="1" w:line="240" w:lineRule="auto"/>
    </w:pPr>
    <w:rPr>
      <w:rFonts w:ascii="Times New Roman" w:eastAsia="Times New Roman" w:hAnsi="Times New Roman" w:cs="Times New Roman"/>
      <w:sz w:val="24"/>
      <w:lang w:eastAsia="en-GB"/>
    </w:rPr>
  </w:style>
  <w:style w:type="character" w:styleId="PlaceholderText">
    <w:name w:val="Placeholder Text"/>
    <w:basedOn w:val="DefaultParagraphFont"/>
    <w:uiPriority w:val="99"/>
    <w:semiHidden/>
    <w:rsid w:val="00A6100A"/>
    <w:rPr>
      <w:color w:val="808080"/>
    </w:rPr>
  </w:style>
  <w:style w:type="character" w:styleId="CommentReference">
    <w:name w:val="annotation reference"/>
    <w:basedOn w:val="DefaultParagraphFont"/>
    <w:uiPriority w:val="99"/>
    <w:semiHidden/>
    <w:unhideWhenUsed/>
    <w:rsid w:val="00A652EE"/>
    <w:rPr>
      <w:sz w:val="18"/>
      <w:szCs w:val="18"/>
    </w:rPr>
  </w:style>
  <w:style w:type="paragraph" w:styleId="CommentText">
    <w:name w:val="annotation text"/>
    <w:basedOn w:val="Normal"/>
    <w:link w:val="CommentTextChar"/>
    <w:uiPriority w:val="99"/>
    <w:semiHidden/>
    <w:unhideWhenUsed/>
    <w:rsid w:val="00A652EE"/>
    <w:pPr>
      <w:spacing w:line="240" w:lineRule="auto"/>
    </w:pPr>
    <w:rPr>
      <w:sz w:val="24"/>
    </w:rPr>
  </w:style>
  <w:style w:type="character" w:customStyle="1" w:styleId="CommentTextChar">
    <w:name w:val="Comment Text Char"/>
    <w:basedOn w:val="DefaultParagraphFont"/>
    <w:link w:val="CommentText"/>
    <w:uiPriority w:val="99"/>
    <w:semiHidden/>
    <w:rsid w:val="00A652EE"/>
    <w:rPr>
      <w:rFonts w:ascii="Arial" w:hAnsi="Arial" w:cs="Arial"/>
      <w:sz w:val="24"/>
      <w:szCs w:val="24"/>
    </w:rPr>
  </w:style>
  <w:style w:type="paragraph" w:styleId="CommentSubject">
    <w:name w:val="annotation subject"/>
    <w:basedOn w:val="CommentText"/>
    <w:next w:val="CommentText"/>
    <w:link w:val="CommentSubjectChar"/>
    <w:uiPriority w:val="99"/>
    <w:semiHidden/>
    <w:unhideWhenUsed/>
    <w:rsid w:val="00A652EE"/>
    <w:rPr>
      <w:b/>
      <w:bCs/>
      <w:sz w:val="20"/>
      <w:szCs w:val="20"/>
    </w:rPr>
  </w:style>
  <w:style w:type="character" w:customStyle="1" w:styleId="CommentSubjectChar">
    <w:name w:val="Comment Subject Char"/>
    <w:basedOn w:val="CommentTextChar"/>
    <w:link w:val="CommentSubject"/>
    <w:uiPriority w:val="99"/>
    <w:semiHidden/>
    <w:rsid w:val="00A652EE"/>
    <w:rPr>
      <w:rFonts w:ascii="Arial" w:hAnsi="Arial" w:cs="Arial"/>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paragraph" w:styleId="NormalWeb">
    <w:name w:val="Normal (Web)"/>
    <w:basedOn w:val="Normal"/>
    <w:uiPriority w:val="99"/>
    <w:unhideWhenUsed/>
    <w:rsid w:val="00F60F19"/>
    <w:pPr>
      <w:spacing w:before="100" w:beforeAutospacing="1" w:after="100" w:afterAutospacing="1" w:line="240" w:lineRule="auto"/>
    </w:pPr>
    <w:rPr>
      <w:rFonts w:ascii="Times New Roman" w:eastAsia="Times New Roman" w:hAnsi="Times New Roman" w:cs="Times New Roman"/>
      <w:sz w:val="24"/>
      <w:lang w:eastAsia="en-GB"/>
    </w:rPr>
  </w:style>
  <w:style w:type="character" w:styleId="PlaceholderText">
    <w:name w:val="Placeholder Text"/>
    <w:basedOn w:val="DefaultParagraphFont"/>
    <w:uiPriority w:val="99"/>
    <w:semiHidden/>
    <w:rsid w:val="00A6100A"/>
    <w:rPr>
      <w:color w:val="808080"/>
    </w:rPr>
  </w:style>
  <w:style w:type="character" w:styleId="CommentReference">
    <w:name w:val="annotation reference"/>
    <w:basedOn w:val="DefaultParagraphFont"/>
    <w:uiPriority w:val="99"/>
    <w:semiHidden/>
    <w:unhideWhenUsed/>
    <w:rsid w:val="00A652EE"/>
    <w:rPr>
      <w:sz w:val="18"/>
      <w:szCs w:val="18"/>
    </w:rPr>
  </w:style>
  <w:style w:type="paragraph" w:styleId="CommentText">
    <w:name w:val="annotation text"/>
    <w:basedOn w:val="Normal"/>
    <w:link w:val="CommentTextChar"/>
    <w:uiPriority w:val="99"/>
    <w:semiHidden/>
    <w:unhideWhenUsed/>
    <w:rsid w:val="00A652EE"/>
    <w:pPr>
      <w:spacing w:line="240" w:lineRule="auto"/>
    </w:pPr>
    <w:rPr>
      <w:sz w:val="24"/>
    </w:rPr>
  </w:style>
  <w:style w:type="character" w:customStyle="1" w:styleId="CommentTextChar">
    <w:name w:val="Comment Text Char"/>
    <w:basedOn w:val="DefaultParagraphFont"/>
    <w:link w:val="CommentText"/>
    <w:uiPriority w:val="99"/>
    <w:semiHidden/>
    <w:rsid w:val="00A652EE"/>
    <w:rPr>
      <w:rFonts w:ascii="Arial" w:hAnsi="Arial" w:cs="Arial"/>
      <w:sz w:val="24"/>
      <w:szCs w:val="24"/>
    </w:rPr>
  </w:style>
  <w:style w:type="paragraph" w:styleId="CommentSubject">
    <w:name w:val="annotation subject"/>
    <w:basedOn w:val="CommentText"/>
    <w:next w:val="CommentText"/>
    <w:link w:val="CommentSubjectChar"/>
    <w:uiPriority w:val="99"/>
    <w:semiHidden/>
    <w:unhideWhenUsed/>
    <w:rsid w:val="00A652EE"/>
    <w:rPr>
      <w:b/>
      <w:bCs/>
      <w:sz w:val="20"/>
      <w:szCs w:val="20"/>
    </w:rPr>
  </w:style>
  <w:style w:type="character" w:customStyle="1" w:styleId="CommentSubjectChar">
    <w:name w:val="Comment Subject Char"/>
    <w:basedOn w:val="CommentTextChar"/>
    <w:link w:val="CommentSubject"/>
    <w:uiPriority w:val="99"/>
    <w:semiHidden/>
    <w:rsid w:val="00A652EE"/>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10.wmf"/></Relationships>
</file>

<file path=word/_rels/header2.xml.rels><?xml version="1.0" encoding="UTF-8" standalone="yes"?>
<Relationships xmlns="http://schemas.openxmlformats.org/package/2006/relationships"><Relationship Id="rId1" Type="http://schemas.openxmlformats.org/officeDocument/2006/relationships/image" Target="media/image11.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940B74C0C5148A1BCA4D2D15C0B097C"/>
        <w:category>
          <w:name w:val="General"/>
          <w:gallery w:val="placeholder"/>
        </w:category>
        <w:types>
          <w:type w:val="bbPlcHdr"/>
        </w:types>
        <w:behaviors>
          <w:behavior w:val="content"/>
        </w:behaviors>
        <w:guid w:val="{A1BC0022-ABDB-40E3-B304-38159F7A3E7B}"/>
      </w:docPartPr>
      <w:docPartBody>
        <w:p w:rsidR="008C0674" w:rsidRDefault="00C0347D" w:rsidP="00C0347D">
          <w:pPr>
            <w:pStyle w:val="3940B74C0C5148A1BCA4D2D15C0B097C"/>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4504"/>
    <w:rsid w:val="001C6034"/>
    <w:rsid w:val="005C2BD9"/>
    <w:rsid w:val="008C0674"/>
    <w:rsid w:val="00964504"/>
    <w:rsid w:val="00C0347D"/>
    <w:rsid w:val="00DB4BA3"/>
    <w:rsid w:val="00F30117"/>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2A315AAC1D497798301580EA0A3C14">
    <w:name w:val="B92A315AAC1D497798301580EA0A3C14"/>
    <w:rsid w:val="00964504"/>
  </w:style>
  <w:style w:type="paragraph" w:customStyle="1" w:styleId="F93EF532F0294BD68B32925AA464657F">
    <w:name w:val="F93EF532F0294BD68B32925AA464657F"/>
    <w:rsid w:val="00964504"/>
  </w:style>
  <w:style w:type="paragraph" w:customStyle="1" w:styleId="3940B74C0C5148A1BCA4D2D15C0B097C">
    <w:name w:val="3940B74C0C5148A1BCA4D2D15C0B097C"/>
    <w:rsid w:val="00C0347D"/>
    <w:rPr>
      <w:lang w:eastAsia="en-GB"/>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2A315AAC1D497798301580EA0A3C14">
    <w:name w:val="B92A315AAC1D497798301580EA0A3C14"/>
    <w:rsid w:val="00964504"/>
  </w:style>
  <w:style w:type="paragraph" w:customStyle="1" w:styleId="F93EF532F0294BD68B32925AA464657F">
    <w:name w:val="F93EF532F0294BD68B32925AA464657F"/>
    <w:rsid w:val="00964504"/>
  </w:style>
  <w:style w:type="paragraph" w:customStyle="1" w:styleId="3940B74C0C5148A1BCA4D2D15C0B097C">
    <w:name w:val="3940B74C0C5148A1BCA4D2D15C0B097C"/>
    <w:rsid w:val="00C0347D"/>
    <w:rPr>
      <w:lang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CA0ADB76</Template>
  <TotalTime>107</TotalTime>
  <Pages>4</Pages>
  <Words>1161</Words>
  <Characters>6622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Further regression in R</vt:lpstr>
    </vt:vector>
  </TitlesOfParts>
  <Company>Loughborough University</Company>
  <LinksUpToDate>false</LinksUpToDate>
  <CharactersWithSpaces>7768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Further regression in R</dc:title>
  <dc:creator>Janette Matthews</dc:creator>
  <cp:lastModifiedBy>Ellen May Marshall</cp:lastModifiedBy>
  <cp:revision>8</cp:revision>
  <cp:lastPrinted>2016-07-18T08:39:00Z</cp:lastPrinted>
  <dcterms:created xsi:type="dcterms:W3CDTF">2016-07-15T06:22:00Z</dcterms:created>
  <dcterms:modified xsi:type="dcterms:W3CDTF">2016-07-27T15:59:00Z</dcterms:modified>
</cp:coreProperties>
</file>