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D36" w:rsidRPr="00E70653" w:rsidRDefault="007278AD" w:rsidP="006B3470">
      <w:pPr>
        <w:pStyle w:val="Ref"/>
        <w:ind w:left="6480"/>
        <w:jc w:val="left"/>
      </w:pPr>
      <w:r>
        <w:t>stcp-marshall</w:t>
      </w:r>
      <w:r w:rsidR="009C4F45">
        <w:t>-</w:t>
      </w:r>
      <w:r w:rsidR="003E0CF4">
        <w:t>MultipleRegressionS</w:t>
      </w:r>
    </w:p>
    <w:p w:rsidR="00A82EB4" w:rsidRPr="001A5027" w:rsidRDefault="00CD3E09" w:rsidP="00A76DB3">
      <w:r w:rsidRPr="00E7065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C7CBDB" wp14:editId="29E45A4A">
                <wp:simplePos x="0" y="0"/>
                <wp:positionH relativeFrom="column">
                  <wp:posOffset>-94078</wp:posOffset>
                </wp:positionH>
                <wp:positionV relativeFrom="paragraph">
                  <wp:posOffset>135402</wp:posOffset>
                </wp:positionV>
                <wp:extent cx="6612781" cy="478301"/>
                <wp:effectExtent l="0" t="0" r="17145" b="1714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2781" cy="4783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2EB4" w:rsidRPr="0068349F" w:rsidRDefault="00A82EB4" w:rsidP="003E0CF4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B4C11">
                              <w:rPr>
                                <w:sz w:val="20"/>
                                <w:szCs w:val="20"/>
                              </w:rPr>
                              <w:t>The following resources are associated:</w:t>
                            </w:r>
                            <w:r w:rsidR="003E0CF4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E22A3">
                              <w:rPr>
                                <w:sz w:val="20"/>
                                <w:szCs w:val="20"/>
                              </w:rPr>
                              <w:t>Simple linear regression in SPSS,</w:t>
                            </w:r>
                            <w:r w:rsidR="004E22A3" w:rsidRPr="006B4C1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B4C11" w:rsidRPr="006B4C11">
                              <w:rPr>
                                <w:sz w:val="20"/>
                                <w:szCs w:val="20"/>
                              </w:rPr>
                              <w:t>Scatterplots and</w:t>
                            </w:r>
                            <w:r w:rsidR="00A62409" w:rsidRPr="006B4C11">
                              <w:rPr>
                                <w:sz w:val="20"/>
                                <w:szCs w:val="20"/>
                              </w:rPr>
                              <w:t xml:space="preserve"> correlation</w:t>
                            </w:r>
                            <w:r w:rsidR="0068349F">
                              <w:rPr>
                                <w:sz w:val="20"/>
                                <w:szCs w:val="20"/>
                              </w:rPr>
                              <w:t xml:space="preserve"> in SPSS</w:t>
                            </w:r>
                            <w:r w:rsidR="00A62409" w:rsidRPr="006B4C11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="009C4F45" w:rsidRPr="006B4C11">
                              <w:rPr>
                                <w:sz w:val="20"/>
                                <w:szCs w:val="20"/>
                              </w:rPr>
                              <w:t>Chec</w:t>
                            </w:r>
                            <w:r w:rsidR="00A75A76" w:rsidRPr="006B4C11">
                              <w:rPr>
                                <w:sz w:val="20"/>
                                <w:szCs w:val="20"/>
                              </w:rPr>
                              <w:t>king normality in SPSS</w:t>
                            </w:r>
                            <w:r w:rsidR="004E22A3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104F0" w:rsidRPr="006B4C11">
                              <w:rPr>
                                <w:sz w:val="20"/>
                                <w:szCs w:val="20"/>
                              </w:rPr>
                              <w:t xml:space="preserve">and the </w:t>
                            </w:r>
                            <w:r w:rsidR="00CD3E09" w:rsidRPr="006B4C11">
                              <w:rPr>
                                <w:sz w:val="20"/>
                                <w:szCs w:val="20"/>
                              </w:rPr>
                              <w:t xml:space="preserve">SPSS </w:t>
                            </w:r>
                            <w:r w:rsidR="006B3470" w:rsidRPr="006B4C11">
                              <w:rPr>
                                <w:sz w:val="20"/>
                                <w:szCs w:val="20"/>
                              </w:rPr>
                              <w:t>dataset</w:t>
                            </w:r>
                            <w:r w:rsidR="006B4C11" w:rsidRPr="006B4C1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8349F">
                              <w:rPr>
                                <w:sz w:val="20"/>
                                <w:szCs w:val="20"/>
                              </w:rPr>
                              <w:t>‘</w:t>
                            </w:r>
                            <w:proofErr w:type="spellStart"/>
                            <w:r w:rsidR="00487012" w:rsidRPr="0068349F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Birthweight_</w:t>
                            </w:r>
                            <w:r w:rsidR="00A62409" w:rsidRPr="0068349F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reduced</w:t>
                            </w:r>
                            <w:r w:rsidR="006B4C11" w:rsidRPr="0068349F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.sav</w:t>
                            </w:r>
                            <w:proofErr w:type="spellEnd"/>
                            <w:r w:rsidR="006104F0" w:rsidRPr="0068349F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7.4pt;margin-top:10.65pt;width:520.7pt;height:37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" filled="f" strokecolor="#d8d8d8 [2732]" strokeweight="2pt">
                <v:textbox>
                  <w:txbxContent>
                    <w:p w:rsidR="00A82EB4" w:rsidRPr="0068349F" w:rsidRDefault="00A82EB4" w:rsidP="003E0CF4">
                      <w:pPr>
                        <w:jc w:val="center"/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6B4C11">
                        <w:rPr>
                          <w:sz w:val="20"/>
                          <w:szCs w:val="20"/>
                        </w:rPr>
                        <w:t>The following resources are associated:</w:t>
                      </w:r>
                      <w:r w:rsidR="003E0CF4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4E22A3">
                        <w:rPr>
                          <w:sz w:val="20"/>
                          <w:szCs w:val="20"/>
                        </w:rPr>
                        <w:t>Simple linear regression in SPSS,</w:t>
                      </w:r>
                      <w:r w:rsidR="004E22A3" w:rsidRPr="006B4C11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6B4C11" w:rsidRPr="006B4C11">
                        <w:rPr>
                          <w:sz w:val="20"/>
                          <w:szCs w:val="20"/>
                        </w:rPr>
                        <w:t>Scatterplots and</w:t>
                      </w:r>
                      <w:r w:rsidR="00A62409" w:rsidRPr="006B4C11">
                        <w:rPr>
                          <w:sz w:val="20"/>
                          <w:szCs w:val="20"/>
                        </w:rPr>
                        <w:t xml:space="preserve"> correlation</w:t>
                      </w:r>
                      <w:r w:rsidR="0068349F">
                        <w:rPr>
                          <w:sz w:val="20"/>
                          <w:szCs w:val="20"/>
                        </w:rPr>
                        <w:t xml:space="preserve"> in SPSS</w:t>
                      </w:r>
                      <w:r w:rsidR="00A62409" w:rsidRPr="006B4C11">
                        <w:rPr>
                          <w:sz w:val="20"/>
                          <w:szCs w:val="20"/>
                        </w:rPr>
                        <w:t xml:space="preserve">, </w:t>
                      </w:r>
                      <w:r w:rsidR="009C4F45" w:rsidRPr="006B4C11">
                        <w:rPr>
                          <w:sz w:val="20"/>
                          <w:szCs w:val="20"/>
                        </w:rPr>
                        <w:t>Chec</w:t>
                      </w:r>
                      <w:r w:rsidR="00A75A76" w:rsidRPr="006B4C11">
                        <w:rPr>
                          <w:sz w:val="20"/>
                          <w:szCs w:val="20"/>
                        </w:rPr>
                        <w:t>king normality in SPSS</w:t>
                      </w:r>
                      <w:r w:rsidR="004E22A3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6104F0" w:rsidRPr="006B4C11">
                        <w:rPr>
                          <w:sz w:val="20"/>
                          <w:szCs w:val="20"/>
                        </w:rPr>
                        <w:t xml:space="preserve">and the </w:t>
                      </w:r>
                      <w:r w:rsidR="00CD3E09" w:rsidRPr="006B4C11">
                        <w:rPr>
                          <w:sz w:val="20"/>
                          <w:szCs w:val="20"/>
                        </w:rPr>
                        <w:t xml:space="preserve">SPSS </w:t>
                      </w:r>
                      <w:r w:rsidR="006B3470" w:rsidRPr="006B4C11">
                        <w:rPr>
                          <w:sz w:val="20"/>
                          <w:szCs w:val="20"/>
                        </w:rPr>
                        <w:t>dataset</w:t>
                      </w:r>
                      <w:r w:rsidR="006B4C11" w:rsidRPr="006B4C11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68349F">
                        <w:rPr>
                          <w:sz w:val="20"/>
                          <w:szCs w:val="20"/>
                        </w:rPr>
                        <w:t>‘</w:t>
                      </w:r>
                      <w:proofErr w:type="spellStart"/>
                      <w:r w:rsidR="00487012" w:rsidRPr="0068349F">
                        <w:rPr>
                          <w:i/>
                          <w:iCs/>
                          <w:sz w:val="20"/>
                          <w:szCs w:val="20"/>
                        </w:rPr>
                        <w:t>Birthweight_</w:t>
                      </w:r>
                      <w:r w:rsidR="00A62409" w:rsidRPr="0068349F">
                        <w:rPr>
                          <w:i/>
                          <w:iCs/>
                          <w:sz w:val="20"/>
                          <w:szCs w:val="20"/>
                        </w:rPr>
                        <w:t>reduced</w:t>
                      </w:r>
                      <w:r w:rsidR="006B4C11" w:rsidRPr="0068349F">
                        <w:rPr>
                          <w:i/>
                          <w:iCs/>
                          <w:sz w:val="20"/>
                          <w:szCs w:val="20"/>
                        </w:rPr>
                        <w:t>.sav</w:t>
                      </w:r>
                      <w:proofErr w:type="spellEnd"/>
                      <w:r w:rsidR="006104F0" w:rsidRPr="0068349F">
                        <w:rPr>
                          <w:i/>
                          <w:iCs/>
                          <w:sz w:val="20"/>
                          <w:szCs w:val="20"/>
                        </w:rPr>
                        <w:t>’</w:t>
                      </w:r>
                    </w:p>
                  </w:txbxContent>
                </v:textbox>
              </v:shape>
            </w:pict>
          </mc:Fallback>
        </mc:AlternateContent>
      </w:r>
    </w:p>
    <w:p w:rsidR="00A82EB4" w:rsidRDefault="00A82EB4" w:rsidP="00DB6271">
      <w:pPr>
        <w:spacing w:after="0"/>
      </w:pPr>
    </w:p>
    <w:p w:rsidR="00E70653" w:rsidRDefault="00E70653" w:rsidP="00DB6271">
      <w:pPr>
        <w:spacing w:after="0"/>
      </w:pPr>
    </w:p>
    <w:p w:rsidR="00ED5E45" w:rsidRDefault="00ED5E45" w:rsidP="009C4F45">
      <w:pPr>
        <w:pStyle w:val="Title2"/>
      </w:pPr>
    </w:p>
    <w:p w:rsidR="009C4F45" w:rsidRPr="00DB6271" w:rsidRDefault="004E22A3" w:rsidP="009C4F45">
      <w:pPr>
        <w:pStyle w:val="Title2"/>
      </w:pPr>
      <w:r>
        <w:t>Multiple</w:t>
      </w:r>
      <w:r w:rsidR="00A62409">
        <w:t xml:space="preserve"> linear </w:t>
      </w:r>
      <w:proofErr w:type="gramStart"/>
      <w:r w:rsidR="00A62409">
        <w:t>regression</w:t>
      </w:r>
      <w:proofErr w:type="gramEnd"/>
      <w:r w:rsidR="003E0CF4">
        <w:t xml:space="preserve"> in SPSS</w:t>
      </w:r>
    </w:p>
    <w:p w:rsidR="006104F0" w:rsidRPr="0005283F" w:rsidRDefault="006104F0" w:rsidP="0005283F">
      <w:pPr>
        <w:pStyle w:val="Heading20"/>
        <w:spacing w:before="120" w:after="0"/>
        <w:rPr>
          <w:b w:val="0"/>
        </w:rPr>
      </w:pPr>
      <w:r w:rsidRPr="0005283F">
        <w:t xml:space="preserve">Dependent variable: </w:t>
      </w:r>
      <w:r w:rsidR="0068349F">
        <w:rPr>
          <w:b w:val="0"/>
        </w:rPr>
        <w:t>Continuous (scale</w:t>
      </w:r>
      <w:r w:rsidR="009C4F45" w:rsidRPr="0005283F">
        <w:rPr>
          <w:b w:val="0"/>
        </w:rPr>
        <w:t>)</w:t>
      </w:r>
      <w:r w:rsidRPr="0005283F">
        <w:rPr>
          <w:b w:val="0"/>
        </w:rPr>
        <w:t xml:space="preserve"> </w:t>
      </w:r>
    </w:p>
    <w:p w:rsidR="009C4F45" w:rsidRPr="0005283F" w:rsidRDefault="006104F0" w:rsidP="0005283F">
      <w:pPr>
        <w:pStyle w:val="Heading20"/>
        <w:spacing w:before="120" w:after="0"/>
        <w:rPr>
          <w:b w:val="0"/>
        </w:rPr>
      </w:pPr>
      <w:r w:rsidRPr="0005283F">
        <w:t>Independent variable</w:t>
      </w:r>
      <w:r w:rsidR="00CB7482" w:rsidRPr="0005283F">
        <w:t>s</w:t>
      </w:r>
      <w:r w:rsidRPr="0005283F">
        <w:rPr>
          <w:b w:val="0"/>
        </w:rPr>
        <w:t xml:space="preserve">: </w:t>
      </w:r>
      <w:r w:rsidR="00B643D4" w:rsidRPr="0005283F">
        <w:rPr>
          <w:b w:val="0"/>
        </w:rPr>
        <w:t xml:space="preserve"> </w:t>
      </w:r>
      <w:r w:rsidR="0068349F">
        <w:rPr>
          <w:b w:val="0"/>
        </w:rPr>
        <w:t>Continuous (scale</w:t>
      </w:r>
      <w:r w:rsidR="00C57261" w:rsidRPr="0005283F">
        <w:rPr>
          <w:b w:val="0"/>
        </w:rPr>
        <w:t>)</w:t>
      </w:r>
      <w:r w:rsidR="00A42EC0">
        <w:rPr>
          <w:b w:val="0"/>
        </w:rPr>
        <w:t xml:space="preserve"> or binary (e.g. yes/no)</w:t>
      </w:r>
    </w:p>
    <w:p w:rsidR="001F3C5D" w:rsidRPr="0005283F" w:rsidRDefault="009C4F45" w:rsidP="0005283F">
      <w:pPr>
        <w:pStyle w:val="Heading20"/>
        <w:spacing w:before="120" w:after="0"/>
        <w:rPr>
          <w:b w:val="0"/>
        </w:rPr>
      </w:pPr>
      <w:r w:rsidRPr="0005283F">
        <w:t xml:space="preserve">Common Applications: </w:t>
      </w:r>
      <w:r w:rsidR="001F3C5D" w:rsidRPr="0005283F">
        <w:rPr>
          <w:b w:val="0"/>
        </w:rPr>
        <w:t xml:space="preserve">Regression is used to (a) </w:t>
      </w:r>
      <w:r w:rsidR="001F3C5D" w:rsidRPr="0005283F">
        <w:rPr>
          <w:b w:val="0"/>
          <w:i/>
          <w:iCs/>
        </w:rPr>
        <w:t>look for significant relationships</w:t>
      </w:r>
      <w:r w:rsidR="001F3C5D" w:rsidRPr="0005283F">
        <w:rPr>
          <w:b w:val="0"/>
        </w:rPr>
        <w:t xml:space="preserve"> between two variables or (b) </w:t>
      </w:r>
      <w:r w:rsidR="001F3C5D" w:rsidRPr="0005283F">
        <w:rPr>
          <w:b w:val="0"/>
          <w:i/>
          <w:iCs/>
        </w:rPr>
        <w:t>predict</w:t>
      </w:r>
      <w:r w:rsidR="00A42EC0">
        <w:rPr>
          <w:b w:val="0"/>
        </w:rPr>
        <w:t xml:space="preserve"> a value of one variable for</w:t>
      </w:r>
      <w:r w:rsidR="001F3C5D" w:rsidRPr="0005283F">
        <w:rPr>
          <w:b w:val="0"/>
        </w:rPr>
        <w:t xml:space="preserve"> given value</w:t>
      </w:r>
      <w:r w:rsidR="00A42EC0">
        <w:rPr>
          <w:b w:val="0"/>
        </w:rPr>
        <w:t>s</w:t>
      </w:r>
      <w:r w:rsidR="001F3C5D" w:rsidRPr="0005283F">
        <w:rPr>
          <w:b w:val="0"/>
        </w:rPr>
        <w:t xml:space="preserve"> of the other</w:t>
      </w:r>
      <w:r w:rsidR="00A42EC0">
        <w:rPr>
          <w:b w:val="0"/>
        </w:rPr>
        <w:t>s</w:t>
      </w:r>
      <w:r w:rsidR="001F3C5D" w:rsidRPr="0005283F">
        <w:rPr>
          <w:b w:val="0"/>
        </w:rPr>
        <w:t>.</w:t>
      </w:r>
    </w:p>
    <w:p w:rsidR="00C57261" w:rsidRDefault="00C57261" w:rsidP="0005283F">
      <w:pPr>
        <w:pStyle w:val="Heading20"/>
        <w:spacing w:before="120" w:after="0"/>
        <w:rPr>
          <w:b w:val="0"/>
        </w:rPr>
      </w:pPr>
      <w:r w:rsidRPr="0005283F">
        <w:t>Data:</w:t>
      </w:r>
      <w:r w:rsidRPr="0005283F">
        <w:rPr>
          <w:b w:val="0"/>
        </w:rPr>
        <w:t xml:space="preserve"> The data set ‘</w:t>
      </w:r>
      <w:proofErr w:type="spellStart"/>
      <w:r w:rsidRPr="0005283F">
        <w:rPr>
          <w:b w:val="0"/>
        </w:rPr>
        <w:t>Birthweight</w:t>
      </w:r>
      <w:r w:rsidR="006B4C11" w:rsidRPr="0005283F">
        <w:rPr>
          <w:b w:val="0"/>
        </w:rPr>
        <w:t>_</w:t>
      </w:r>
      <w:r w:rsidRPr="0005283F">
        <w:rPr>
          <w:b w:val="0"/>
        </w:rPr>
        <w:t>reduced</w:t>
      </w:r>
      <w:r w:rsidR="006B4C11" w:rsidRPr="0005283F">
        <w:rPr>
          <w:b w:val="0"/>
        </w:rPr>
        <w:t>.sav</w:t>
      </w:r>
      <w:proofErr w:type="spellEnd"/>
      <w:r w:rsidRPr="0005283F">
        <w:rPr>
          <w:b w:val="0"/>
        </w:rPr>
        <w:t>’ contains details of 42 babies and their parents at bir</w:t>
      </w:r>
      <w:r w:rsidR="005920EB" w:rsidRPr="0005283F">
        <w:rPr>
          <w:b w:val="0"/>
        </w:rPr>
        <w:t xml:space="preserve">th.  The dependant variable is </w:t>
      </w:r>
      <w:r w:rsidRPr="0005283F">
        <w:rPr>
          <w:b w:val="0"/>
        </w:rPr>
        <w:t xml:space="preserve">Birth weight (lbs) and the </w:t>
      </w:r>
      <w:r w:rsidR="005920EB" w:rsidRPr="0005283F">
        <w:rPr>
          <w:b w:val="0"/>
        </w:rPr>
        <w:t>independent variable</w:t>
      </w:r>
      <w:r w:rsidR="00781C4C">
        <w:rPr>
          <w:b w:val="0"/>
        </w:rPr>
        <w:t>s</w:t>
      </w:r>
      <w:r w:rsidR="005920EB" w:rsidRPr="0005283F">
        <w:rPr>
          <w:b w:val="0"/>
        </w:rPr>
        <w:t xml:space="preserve"> </w:t>
      </w:r>
      <w:r w:rsidR="00636F96">
        <w:rPr>
          <w:b w:val="0"/>
        </w:rPr>
        <w:t>on this sheet are</w:t>
      </w:r>
      <w:r w:rsidR="001B06C1">
        <w:rPr>
          <w:b w:val="0"/>
        </w:rPr>
        <w:t xml:space="preserve"> gestational age of the baby at birth (in weeks) and variables relating to the mother (mothers’ height and weight as well as whether or not she smokes).</w:t>
      </w:r>
    </w:p>
    <w:p w:rsidR="00781C4C" w:rsidRPr="0005283F" w:rsidRDefault="00636F96" w:rsidP="0005283F">
      <w:pPr>
        <w:pStyle w:val="Heading20"/>
        <w:spacing w:before="120" w:after="0"/>
        <w:rPr>
          <w:b w:val="0"/>
        </w:rPr>
      </w:pPr>
      <w:r w:rsidRPr="00781C4C">
        <w:rPr>
          <w:b w:val="0"/>
          <w:bCs w:val="0"/>
          <w:noProof/>
          <w:sz w:val="22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197E5570" wp14:editId="1EA06E19">
                <wp:simplePos x="0" y="0"/>
                <wp:positionH relativeFrom="column">
                  <wp:posOffset>4919345</wp:posOffset>
                </wp:positionH>
                <wp:positionV relativeFrom="paragraph">
                  <wp:posOffset>42545</wp:posOffset>
                </wp:positionV>
                <wp:extent cx="736600" cy="1379220"/>
                <wp:effectExtent l="2540" t="0" r="27940" b="27940"/>
                <wp:wrapNone/>
                <wp:docPr id="4" name="Up Arrow Callou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736600" cy="1379220"/>
                        </a:xfrm>
                        <a:prstGeom prst="upArrowCallout">
                          <a:avLst>
                            <a:gd name="adj1" fmla="val 8356"/>
                            <a:gd name="adj2" fmla="val 8366"/>
                            <a:gd name="adj3" fmla="val 25000"/>
                            <a:gd name="adj4" fmla="val 79374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C4C" w:rsidRPr="00781C4C" w:rsidRDefault="00781C4C" w:rsidP="00781C4C">
                            <w:pPr>
                              <w:pStyle w:val="NormalWeb"/>
                              <w:spacing w:after="0" w:line="240" w:lineRule="auto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81C4C">
                              <w:rPr>
                                <w:rFonts w:asciiTheme="minorHAnsi" w:hAnsi="Calibri" w:cstheme="minorBidi"/>
                                <w:color w:val="403152" w:themeColor="accent4" w:themeShade="80"/>
                                <w:kern w:val="24"/>
                                <w:sz w:val="22"/>
                                <w:szCs w:val="22"/>
                              </w:rPr>
                              <w:t>Weight of mother before pregnancy</w:t>
                            </w:r>
                          </w:p>
                        </w:txbxContent>
                      </wps:txbx>
                      <wps:bodyPr vert="vert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9" coordsize="21600,21600" o:spt="79" adj="7200,5400,3600,8100" path="m0@0l@3@0@3@2@1@2,10800,0@4@2@5@2@5@0,21600@0,21600,21600,,2160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sum #0 21600 0"/>
                  <v:f eqn="prod @6 1 2"/>
                </v:formulas>
                <v:path o:connecttype="custom" o:connectlocs="10800,0;0,@7;10800,21600;21600,@7" o:connectangles="270,180,90,0" textboxrect="0,@0,21600,21600"/>
                <v:handles>
                  <v:h position="topLeft,#0" yrange="@2,21600"/>
                  <v:h position="#1,topLeft" xrange="0,@3"/>
                  <v:h position="#3,#2" xrange="@1,10800" yrange="0,@0"/>
                </v:handles>
              </v:shapetype>
              <v:shape id="Up Arrow Callout 7" o:spid="_x0000_s1027" type="#_x0000_t79" style="position:absolute;margin-left:387.35pt;margin-top:3.35pt;width:58pt;height:108.6pt;rotation:-90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" adj="4455,8993,2884,9898" fillcolor="#f2dbdb [661]" strokecolor="#c00000" strokeweight="2pt">
                <v:textbox style="layout-flow:vertical">
                  <w:txbxContent>
                    <w:p w:rsidR="00781C4C" w:rsidRPr="00781C4C" w:rsidRDefault="00781C4C" w:rsidP="00781C4C">
                      <w:pPr>
                        <w:pStyle w:val="NormalWeb"/>
                        <w:spacing w:after="0" w:line="240" w:lineRule="auto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81C4C">
                        <w:rPr>
                          <w:rFonts w:asciiTheme="minorHAnsi" w:hAnsi="Calibri" w:cstheme="minorBidi"/>
                          <w:color w:val="403152" w:themeColor="accent4" w:themeShade="80"/>
                          <w:kern w:val="24"/>
                          <w:sz w:val="22"/>
                          <w:szCs w:val="22"/>
                        </w:rPr>
                        <w:t>Weight of mother before pregnancy</w:t>
                      </w:r>
                    </w:p>
                  </w:txbxContent>
                </v:textbox>
              </v:shape>
            </w:pict>
          </mc:Fallback>
        </mc:AlternateContent>
      </w:r>
      <w:r w:rsidR="00781C4C" w:rsidRPr="00781C4C">
        <w:rPr>
          <w:b w:val="0"/>
          <w:bCs w:val="0"/>
          <w:noProof/>
          <w:sz w:val="22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3D3288F" wp14:editId="66C7C931">
                <wp:simplePos x="0" y="0"/>
                <wp:positionH relativeFrom="column">
                  <wp:posOffset>2374265</wp:posOffset>
                </wp:positionH>
                <wp:positionV relativeFrom="paragraph">
                  <wp:posOffset>373380</wp:posOffset>
                </wp:positionV>
                <wp:extent cx="505460" cy="1110615"/>
                <wp:effectExtent l="0" t="0" r="11113" b="11112"/>
                <wp:wrapNone/>
                <wp:docPr id="5" name="Up Arrow Callou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05460" cy="1110615"/>
                        </a:xfrm>
                        <a:prstGeom prst="upArrowCallout">
                          <a:avLst>
                            <a:gd name="adj1" fmla="val 13614"/>
                            <a:gd name="adj2" fmla="val 17724"/>
                            <a:gd name="adj3" fmla="val 37476"/>
                            <a:gd name="adj4" fmla="val 73118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1C4C" w:rsidRPr="00781C4C" w:rsidRDefault="00781C4C" w:rsidP="00781C4C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81C4C">
                              <w:rPr>
                                <w:rFonts w:asciiTheme="minorHAnsi" w:hAnsi="Calibri" w:cstheme="minorBidi"/>
                                <w:color w:val="403152" w:themeColor="accent4" w:themeShade="80"/>
                                <w:kern w:val="24"/>
                                <w:sz w:val="22"/>
                                <w:szCs w:val="22"/>
                              </w:rPr>
                              <w:t>Mother smokes = 1</w:t>
                            </w:r>
                          </w:p>
                        </w:txbxContent>
                      </wps:txbx>
                      <wps:bodyPr vert="vert"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Up Arrow Callout 6" o:spid="_x0000_s1028" type="#_x0000_t79" style="position:absolute;margin-left:186.95pt;margin-top:29.4pt;width:39.8pt;height:87.45pt;rotation:-90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" adj="5807,6972,3684,9330" fillcolor="#dbe5f1 [660]" strokecolor="#243f60 [1604]" strokeweight="2pt">
                <v:textbox style="layout-flow:vertical">
                  <w:txbxContent>
                    <w:p w:rsidR="00781C4C" w:rsidRPr="00781C4C" w:rsidRDefault="00781C4C" w:rsidP="00781C4C">
                      <w:pPr>
                        <w:pStyle w:val="NormalWeb"/>
                        <w:spacing w:after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81C4C">
                        <w:rPr>
                          <w:rFonts w:asciiTheme="minorHAnsi" w:hAnsi="Calibri" w:cstheme="minorBidi"/>
                          <w:color w:val="403152" w:themeColor="accent4" w:themeShade="80"/>
                          <w:kern w:val="24"/>
                          <w:sz w:val="22"/>
                          <w:szCs w:val="22"/>
                        </w:rPr>
                        <w:t>Mother smokes = 1</w:t>
                      </w:r>
                    </w:p>
                  </w:txbxContent>
                </v:textbox>
              </v:shape>
            </w:pict>
          </mc:Fallback>
        </mc:AlternateContent>
      </w:r>
      <w:r w:rsidR="00781C4C">
        <w:rPr>
          <w:noProof/>
        </w:rPr>
        <w:drawing>
          <wp:inline distT="0" distB="0" distL="0" distR="0" wp14:anchorId="7132052F" wp14:editId="26FDCC8B">
            <wp:extent cx="4683458" cy="884122"/>
            <wp:effectExtent l="0" t="0" r="3175" b="0"/>
            <wp:docPr id="542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7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47" t="28619" r="31445" b="62530"/>
                    <a:stretch/>
                  </pic:blipFill>
                  <pic:spPr bwMode="auto">
                    <a:xfrm>
                      <a:off x="0" y="0"/>
                      <a:ext cx="4694633" cy="886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81C4C" w:rsidRPr="00781C4C">
        <w:rPr>
          <w:noProof/>
          <w:lang w:eastAsia="en-GB"/>
        </w:rPr>
        <w:t xml:space="preserve"> </w:t>
      </w:r>
    </w:p>
    <w:p w:rsidR="0005283F" w:rsidRDefault="003E0CF4" w:rsidP="003E0CF4">
      <w:pPr>
        <w:pStyle w:val="Heading20"/>
        <w:tabs>
          <w:tab w:val="left" w:pos="2382"/>
        </w:tabs>
        <w:spacing w:after="0"/>
        <w:rPr>
          <w:b w:val="0"/>
        </w:rPr>
      </w:pPr>
      <w:r>
        <w:rPr>
          <w:b w:val="0"/>
        </w:rPr>
        <w:tab/>
      </w:r>
    </w:p>
    <w:p w:rsidR="001B06C1" w:rsidRDefault="001B06C1" w:rsidP="0005283F">
      <w:pPr>
        <w:pStyle w:val="Heading20"/>
        <w:spacing w:after="0"/>
        <w:rPr>
          <w:b w:val="0"/>
        </w:rPr>
      </w:pPr>
      <w:r>
        <w:rPr>
          <w:b w:val="0"/>
        </w:rPr>
        <w:t xml:space="preserve">The </w:t>
      </w:r>
      <w:r>
        <w:t xml:space="preserve">Simple linear regression in SPSS </w:t>
      </w:r>
      <w:r>
        <w:rPr>
          <w:b w:val="0"/>
        </w:rPr>
        <w:t>r</w:t>
      </w:r>
      <w:r w:rsidR="008657B2">
        <w:rPr>
          <w:b w:val="0"/>
        </w:rPr>
        <w:t>esource should be read</w:t>
      </w:r>
      <w:r>
        <w:rPr>
          <w:b w:val="0"/>
        </w:rPr>
        <w:t xml:space="preserve"> before using this sheet.</w:t>
      </w:r>
    </w:p>
    <w:p w:rsidR="001B06C1" w:rsidRDefault="001B06C1" w:rsidP="0005283F">
      <w:pPr>
        <w:pStyle w:val="Heading20"/>
        <w:spacing w:after="0"/>
        <w:rPr>
          <w:b w:val="0"/>
        </w:rPr>
      </w:pPr>
    </w:p>
    <w:p w:rsidR="001B06C1" w:rsidRDefault="001B06C1" w:rsidP="0005283F">
      <w:pPr>
        <w:pStyle w:val="Heading20"/>
        <w:spacing w:after="0"/>
        <w:rPr>
          <w:sz w:val="28"/>
          <w:szCs w:val="28"/>
        </w:rPr>
      </w:pPr>
      <w:r>
        <w:rPr>
          <w:sz w:val="28"/>
          <w:szCs w:val="28"/>
        </w:rPr>
        <w:t>Assumptions for regression</w:t>
      </w:r>
    </w:p>
    <w:p w:rsidR="001B06C1" w:rsidRDefault="001B06C1" w:rsidP="0005283F">
      <w:pPr>
        <w:pStyle w:val="Heading20"/>
        <w:spacing w:after="0"/>
        <w:rPr>
          <w:b w:val="0"/>
        </w:rPr>
      </w:pPr>
      <w:r>
        <w:rPr>
          <w:b w:val="0"/>
        </w:rPr>
        <w:t xml:space="preserve">All the assumptions for simple regression (with one independent variable) also apply for multiple </w:t>
      </w:r>
      <w:proofErr w:type="gramStart"/>
      <w:r>
        <w:rPr>
          <w:b w:val="0"/>
        </w:rPr>
        <w:t>regression</w:t>
      </w:r>
      <w:proofErr w:type="gramEnd"/>
      <w:r>
        <w:rPr>
          <w:b w:val="0"/>
        </w:rPr>
        <w:t xml:space="preserve"> with one addition.  If two of the independent variables </w:t>
      </w:r>
      <w:r w:rsidR="00FE4352">
        <w:rPr>
          <w:b w:val="0"/>
        </w:rPr>
        <w:t>are highly related, this leads to a problem called multicollinearity.  This causes problems with the analysis and interpretation.</w:t>
      </w:r>
      <w:r w:rsidR="001A0D21">
        <w:rPr>
          <w:b w:val="0"/>
        </w:rPr>
        <w:t xml:space="preserve">  To investigate possible multicollinearity, first look at the correlation coefficients for each pair of continuous (scale) variables.  Correlations of 0.8 or above suggest a strong relationship </w:t>
      </w:r>
      <w:r w:rsidR="005D47B3">
        <w:rPr>
          <w:b w:val="0"/>
        </w:rPr>
        <w:t xml:space="preserve">and only one of the two variables is needed in the regression analysis.  SPSS also provides </w:t>
      </w:r>
      <w:r w:rsidR="005D47B3" w:rsidRPr="005D47B3">
        <w:rPr>
          <w:b w:val="0"/>
          <w:i/>
        </w:rPr>
        <w:t>Collinearity diagnostics</w:t>
      </w:r>
      <w:r w:rsidR="005D47B3">
        <w:rPr>
          <w:b w:val="0"/>
        </w:rPr>
        <w:t xml:space="preserve"> within the </w:t>
      </w:r>
      <w:r w:rsidR="005D47B3" w:rsidRPr="005D47B3">
        <w:t>Statistics</w:t>
      </w:r>
      <w:r w:rsidR="005D47B3">
        <w:rPr>
          <w:b w:val="0"/>
        </w:rPr>
        <w:t xml:space="preserve"> menu of regression which assess the relationships between each independent variable and all the other variables.  </w:t>
      </w:r>
    </w:p>
    <w:p w:rsidR="001A0D21" w:rsidRDefault="001A0D21" w:rsidP="00FE4352">
      <w:pPr>
        <w:pStyle w:val="Heading20"/>
        <w:spacing w:after="0"/>
        <w:rPr>
          <w:b w:val="0"/>
        </w:rPr>
      </w:pPr>
    </w:p>
    <w:p w:rsidR="003E0CF4" w:rsidRDefault="003E0CF4" w:rsidP="00FE4352">
      <w:pPr>
        <w:pStyle w:val="Heading20"/>
        <w:spacing w:after="0"/>
        <w:rPr>
          <w:b w:val="0"/>
        </w:rPr>
      </w:pPr>
    </w:p>
    <w:p w:rsidR="003E0CF4" w:rsidRDefault="003E0CF4" w:rsidP="00FE4352">
      <w:pPr>
        <w:pStyle w:val="Heading20"/>
        <w:spacing w:after="0"/>
        <w:rPr>
          <w:b w:val="0"/>
        </w:rPr>
      </w:pPr>
    </w:p>
    <w:p w:rsidR="003E0CF4" w:rsidRDefault="003E0CF4" w:rsidP="00FE4352">
      <w:pPr>
        <w:pStyle w:val="Heading20"/>
        <w:spacing w:after="0"/>
        <w:rPr>
          <w:b w:val="0"/>
        </w:rPr>
      </w:pPr>
    </w:p>
    <w:p w:rsidR="001A0D21" w:rsidRDefault="00FE4352" w:rsidP="00FE4352">
      <w:pPr>
        <w:pStyle w:val="Heading20"/>
        <w:spacing w:after="0"/>
        <w:rPr>
          <w:b w:val="0"/>
        </w:rPr>
      </w:pPr>
      <w:r w:rsidRPr="0005283F">
        <w:rPr>
          <w:b w:val="0"/>
        </w:rPr>
        <w:lastRenderedPageBreak/>
        <w:t>To calculate Pearson’s correlation co-</w:t>
      </w:r>
      <w:proofErr w:type="spellStart"/>
      <w:r w:rsidRPr="0005283F">
        <w:rPr>
          <w:b w:val="0"/>
        </w:rPr>
        <w:t>efficient</w:t>
      </w:r>
      <w:r>
        <w:rPr>
          <w:b w:val="0"/>
        </w:rPr>
        <w:t>s</w:t>
      </w:r>
      <w:proofErr w:type="spellEnd"/>
      <w:r w:rsidRPr="0005283F">
        <w:rPr>
          <w:b w:val="0"/>
        </w:rPr>
        <w:t xml:space="preserve"> use </w:t>
      </w:r>
    </w:p>
    <w:p w:rsidR="001A0D21" w:rsidRDefault="00FE4352" w:rsidP="0005283F">
      <w:pPr>
        <w:pStyle w:val="Heading20"/>
        <w:spacing w:after="0"/>
        <w:rPr>
          <w:b w:val="0"/>
        </w:rPr>
      </w:pPr>
      <w:proofErr w:type="spellStart"/>
      <w:r w:rsidRPr="0005283F">
        <w:rPr>
          <w:b w:val="0"/>
          <w:i/>
        </w:rPr>
        <w:t>Analyze</w:t>
      </w:r>
      <w:proofErr w:type="spellEnd"/>
      <w:r w:rsidRPr="0005283F">
        <w:rPr>
          <w:b w:val="0"/>
          <w:i/>
        </w:rPr>
        <w:t xml:space="preserve"> </w:t>
      </w:r>
      <w:r w:rsidRPr="0005283F">
        <w:rPr>
          <w:b w:val="0"/>
          <w:i/>
        </w:rPr>
        <w:sym w:font="Wingdings" w:char="F0E0"/>
      </w:r>
      <w:r w:rsidRPr="0005283F">
        <w:rPr>
          <w:b w:val="0"/>
          <w:i/>
        </w:rPr>
        <w:t xml:space="preserve"> Correlate </w:t>
      </w:r>
      <w:r w:rsidRPr="0005283F">
        <w:rPr>
          <w:b w:val="0"/>
          <w:i/>
        </w:rPr>
        <w:sym w:font="Wingdings" w:char="F0E0"/>
      </w:r>
      <w:r w:rsidRPr="0005283F">
        <w:rPr>
          <w:b w:val="0"/>
          <w:i/>
        </w:rPr>
        <w:t xml:space="preserve"> Bivariate </w:t>
      </w:r>
      <w:r w:rsidRPr="0005283F">
        <w:rPr>
          <w:b w:val="0"/>
        </w:rPr>
        <w:t xml:space="preserve">and </w:t>
      </w:r>
      <w:r w:rsidR="008657B2">
        <w:rPr>
          <w:b w:val="0"/>
        </w:rPr>
        <w:t>move</w:t>
      </w:r>
      <w:r>
        <w:rPr>
          <w:b w:val="0"/>
        </w:rPr>
        <w:t xml:space="preserve"> Birthweight, Gestation, </w:t>
      </w:r>
      <w:proofErr w:type="spellStart"/>
      <w:r>
        <w:rPr>
          <w:b w:val="0"/>
        </w:rPr>
        <w:t>mheight</w:t>
      </w:r>
      <w:proofErr w:type="spellEnd"/>
      <w:r>
        <w:rPr>
          <w:b w:val="0"/>
        </w:rPr>
        <w:t xml:space="preserve"> and </w:t>
      </w:r>
      <w:proofErr w:type="spellStart"/>
      <w:r>
        <w:rPr>
          <w:b w:val="0"/>
        </w:rPr>
        <w:t>mppwt</w:t>
      </w:r>
      <w:proofErr w:type="spellEnd"/>
      <w:r w:rsidRPr="0005283F">
        <w:rPr>
          <w:b w:val="0"/>
        </w:rPr>
        <w:t xml:space="preserve"> to the </w:t>
      </w:r>
      <w:r w:rsidRPr="0005283F">
        <w:rPr>
          <w:b w:val="0"/>
          <w:i/>
        </w:rPr>
        <w:t>variables</w:t>
      </w:r>
      <w:r w:rsidRPr="0005283F">
        <w:rPr>
          <w:b w:val="0"/>
        </w:rPr>
        <w:t xml:space="preserve"> box.</w:t>
      </w:r>
    </w:p>
    <w:p w:rsidR="001A0D21" w:rsidRDefault="001A0D21" w:rsidP="0005283F">
      <w:pPr>
        <w:pStyle w:val="Heading20"/>
        <w:spacing w:after="0"/>
        <w:rPr>
          <w:b w:val="0"/>
        </w:rPr>
      </w:pPr>
    </w:p>
    <w:p w:rsidR="00614BB6" w:rsidRDefault="008657B2" w:rsidP="0005283F">
      <w:pPr>
        <w:pStyle w:val="Heading20"/>
        <w:spacing w:after="0"/>
        <w:rPr>
          <w:b w:val="0"/>
        </w:rPr>
      </w:pPr>
      <w:r>
        <w:rPr>
          <w:b w:val="0"/>
        </w:rPr>
        <w:t>The output shows that g</w:t>
      </w:r>
      <w:r w:rsidR="00614BB6">
        <w:rPr>
          <w:b w:val="0"/>
        </w:rPr>
        <w:t>estational age has a strong relationship with birthweight (r = 0.706), m</w:t>
      </w:r>
      <w:r>
        <w:rPr>
          <w:b w:val="0"/>
        </w:rPr>
        <w:t>aternal height (r = 0.368) and p</w:t>
      </w:r>
      <w:r w:rsidR="00614BB6">
        <w:rPr>
          <w:b w:val="0"/>
        </w:rPr>
        <w:t>re-pregnancy weight (0.39) are moderately related with birthweight.  The relationship between maternal height and weight is strong (r = 0.691) but not above 0.8.</w:t>
      </w:r>
    </w:p>
    <w:p w:rsidR="002D5435" w:rsidRDefault="003E0CF4" w:rsidP="0005283F">
      <w:pPr>
        <w:pStyle w:val="Heading20"/>
        <w:spacing w:after="0"/>
        <w:rPr>
          <w:b w:val="0"/>
        </w:rPr>
      </w:pPr>
      <w:r>
        <w:rPr>
          <w:noProof/>
        </w:rPr>
        <w:drawing>
          <wp:anchor distT="0" distB="0" distL="114300" distR="114300" simplePos="0" relativeHeight="251658239" behindDoc="0" locked="0" layoutInCell="1" allowOverlap="1" wp14:anchorId="259B8412" wp14:editId="5A26651A">
            <wp:simplePos x="0" y="0"/>
            <wp:positionH relativeFrom="column">
              <wp:posOffset>3284220</wp:posOffset>
            </wp:positionH>
            <wp:positionV relativeFrom="paragraph">
              <wp:posOffset>76200</wp:posOffset>
            </wp:positionV>
            <wp:extent cx="3188970" cy="2555240"/>
            <wp:effectExtent l="0" t="0" r="0" b="0"/>
            <wp:wrapSquare wrapText="bothSides"/>
            <wp:docPr id="2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970" cy="255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5435">
        <w:rPr>
          <w:b w:val="0"/>
        </w:rPr>
        <w:t xml:space="preserve">Scatterplots should be produced for each independent with the dependent so see if the relationship is linear (scatter forms a rough line).  Binary variables can be distinguished by different markers on scatterplots which helps to investigate </w:t>
      </w:r>
      <w:r w:rsidR="004304B4">
        <w:rPr>
          <w:b w:val="0"/>
        </w:rPr>
        <w:t>patterns</w:t>
      </w:r>
      <w:r w:rsidR="002D5435">
        <w:rPr>
          <w:b w:val="0"/>
        </w:rPr>
        <w:t xml:space="preserve"> within groups.</w:t>
      </w:r>
    </w:p>
    <w:p w:rsidR="004B4851" w:rsidRPr="004B4851" w:rsidRDefault="004B4851" w:rsidP="0005283F">
      <w:pPr>
        <w:autoSpaceDE w:val="0"/>
        <w:autoSpaceDN w:val="0"/>
        <w:adjustRightInd w:val="0"/>
        <w:spacing w:after="0"/>
        <w:rPr>
          <w:sz w:val="24"/>
        </w:rPr>
      </w:pPr>
      <w:r>
        <w:rPr>
          <w:sz w:val="24"/>
        </w:rPr>
        <w:t>The relationship between gestational age and birthweight is clearly linear.  The babies of smokers tend to be lighter at each gestational age.</w:t>
      </w:r>
    </w:p>
    <w:p w:rsidR="004B4851" w:rsidRDefault="004B4851" w:rsidP="0005283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</w:rPr>
      </w:pPr>
    </w:p>
    <w:p w:rsidR="003D307B" w:rsidRDefault="003D307B" w:rsidP="008657B2">
      <w:pPr>
        <w:rPr>
          <w:b/>
          <w:sz w:val="28"/>
          <w:szCs w:val="28"/>
        </w:rPr>
      </w:pPr>
    </w:p>
    <w:p w:rsidR="003D307B" w:rsidRDefault="003D307B" w:rsidP="008657B2">
      <w:pPr>
        <w:rPr>
          <w:b/>
          <w:sz w:val="28"/>
          <w:szCs w:val="28"/>
        </w:rPr>
      </w:pPr>
    </w:p>
    <w:p w:rsidR="008657B2" w:rsidRDefault="00EF0B04" w:rsidP="008657B2">
      <w:pPr>
        <w:rPr>
          <w:b/>
          <w:sz w:val="28"/>
          <w:szCs w:val="28"/>
        </w:rPr>
      </w:pPr>
      <w:r w:rsidRPr="0005283F">
        <w:rPr>
          <w:b/>
          <w:sz w:val="28"/>
          <w:szCs w:val="28"/>
        </w:rPr>
        <w:t>Steps in SPSS</w:t>
      </w:r>
    </w:p>
    <w:p w:rsidR="00A62409" w:rsidRPr="003D307B" w:rsidRDefault="003D307B" w:rsidP="008657B2">
      <w:pPr>
        <w:spacing w:after="0"/>
        <w:rPr>
          <w:b/>
          <w:sz w:val="24"/>
        </w:rPr>
      </w:pPr>
      <w:r>
        <w:rPr>
          <w:sz w:val="24"/>
        </w:rPr>
        <w:t xml:space="preserve">To run a regression, go to </w:t>
      </w:r>
      <w:proofErr w:type="spellStart"/>
      <w:r w:rsidR="00955D85" w:rsidRPr="003D307B">
        <w:rPr>
          <w:i/>
          <w:sz w:val="24"/>
        </w:rPr>
        <w:t>Analyze</w:t>
      </w:r>
      <w:proofErr w:type="spellEnd"/>
      <w:r w:rsidR="00955D85" w:rsidRPr="003D307B">
        <w:rPr>
          <w:i/>
          <w:sz w:val="24"/>
        </w:rPr>
        <w:t xml:space="preserve"> </w:t>
      </w:r>
      <w:r w:rsidR="00955D85" w:rsidRPr="003D307B">
        <w:rPr>
          <w:i/>
          <w:sz w:val="24"/>
        </w:rPr>
        <w:sym w:font="Wingdings" w:char="F0E0"/>
      </w:r>
      <w:r w:rsidR="00955D85" w:rsidRPr="003D307B">
        <w:rPr>
          <w:i/>
          <w:sz w:val="24"/>
        </w:rPr>
        <w:t xml:space="preserve"> Regression </w:t>
      </w:r>
      <w:r w:rsidR="00955D85" w:rsidRPr="003D307B">
        <w:rPr>
          <w:i/>
          <w:sz w:val="24"/>
        </w:rPr>
        <w:sym w:font="Wingdings" w:char="F0E0"/>
      </w:r>
      <w:r w:rsidR="00955D85" w:rsidRPr="003D307B">
        <w:rPr>
          <w:i/>
          <w:sz w:val="24"/>
        </w:rPr>
        <w:t xml:space="preserve"> Linear</w:t>
      </w:r>
    </w:p>
    <w:p w:rsidR="00955D85" w:rsidRPr="00A4367E" w:rsidRDefault="00110E74" w:rsidP="0005283F">
      <w:pPr>
        <w:pStyle w:val="Heading20"/>
        <w:spacing w:after="0"/>
        <w:rPr>
          <w:b w:val="0"/>
        </w:rPr>
      </w:pPr>
      <w:r>
        <w:rPr>
          <w:b w:val="0"/>
          <w:noProof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 wp14:anchorId="1BC8B07E" wp14:editId="7D278B04">
                <wp:simplePos x="0" y="0"/>
                <wp:positionH relativeFrom="column">
                  <wp:posOffset>-200025</wp:posOffset>
                </wp:positionH>
                <wp:positionV relativeFrom="paragraph">
                  <wp:posOffset>1019175</wp:posOffset>
                </wp:positionV>
                <wp:extent cx="6279515" cy="3057525"/>
                <wp:effectExtent l="0" t="0" r="6985" b="9525"/>
                <wp:wrapSquare wrapText="bothSides"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9515" cy="3057525"/>
                          <a:chOff x="0" y="0"/>
                          <a:chExt cx="4965616" cy="2609868"/>
                        </a:xfrm>
                      </wpg:grpSpPr>
                      <pic:pic xmlns:pic="http://schemas.openxmlformats.org/drawingml/2006/picture">
                        <pic:nvPicPr>
                          <pic:cNvPr id="24" name="Picture 2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273" t="10852" r="8621" b="63905"/>
                          <a:stretch/>
                        </pic:blipFill>
                        <pic:spPr bwMode="auto">
                          <a:xfrm>
                            <a:off x="2827979" y="0"/>
                            <a:ext cx="2137637" cy="8417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11" t="11324" r="38860" b="15543"/>
                          <a:stretch/>
                        </pic:blipFill>
                        <pic:spPr bwMode="auto">
                          <a:xfrm>
                            <a:off x="0" y="24223"/>
                            <a:ext cx="2640254" cy="2537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4" name="Picture 3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695" t="16278" r="24403" b="37012"/>
                          <a:stretch/>
                        </pic:blipFill>
                        <pic:spPr bwMode="auto">
                          <a:xfrm>
                            <a:off x="2755311" y="896125"/>
                            <a:ext cx="2210305" cy="1713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6" name="Straight Arrow Connector 26"/>
                        <wps:cNvCnPr/>
                        <wps:spPr>
                          <a:xfrm>
                            <a:off x="2513086" y="333060"/>
                            <a:ext cx="31432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Straight Arrow Connector 27"/>
                        <wps:cNvCnPr/>
                        <wps:spPr>
                          <a:xfrm>
                            <a:off x="2513086" y="502866"/>
                            <a:ext cx="454502" cy="424103"/>
                          </a:xfrm>
                          <a:prstGeom prst="straightConnector1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-15.75pt;margin-top:80.25pt;width:494.45pt;height:240.75pt;z-index:251823104;mso-width-relative:margin;mso-height-relative:margin" coordsize="49656,260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" o:spid="_x0000_s1027" type="#_x0000_t75" style="position:absolute;left:28279;width:21377;height:84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NQH/EAAAA2wAAAA8AAABkcnMvZG93bnJldi54bWxEj0FrwkAUhO+C/2F5BS+lbhTRNnUVFQQR&#10;QYy59PaafSah2bdhd9X033eFgsdhZr5h5svONOJGzteWFYyGCQjiwuqaSwX5efv2DsIHZI2NZVLw&#10;Sx6Wi35vjqm2dz7RLQuliBD2KSqoQmhTKX1RkUE/tC1x9C7WGQxRulJqh/cIN40cJ8lUGqw5LlTY&#10;0qai4ie7GgVNN7usXvGw+aAsfOdfe3tcO6vU4KVbfYII1IVn+L+90wrGE3h8iT9AL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1NQH/EAAAA2wAAAA8AAAAAAAAAAAAAAAAA&#10;nwIAAGRycy9kb3ducmV2LnhtbFBLBQYAAAAABAAEAPcAAACQAwAAAAA=&#10;">
                  <v:imagedata r:id="rId14" o:title="" croptop="7112f" cropbottom="41881f" cropleft="40156f" cropright="5650f"/>
                  <v:path arrowok="t"/>
                </v:shape>
                <v:shape id="Picture 1" o:spid="_x0000_s1028" type="#_x0000_t75" style="position:absolute;top:242;width:26402;height:253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PqPG+AAAA2gAAAA8AAABkcnMvZG93bnJldi54bWxET0uLwjAQvgv+hzDC3jTVwyJdo4iy4LU+&#10;Dt7GZtp0bSalyZruv98Igqfh43vOajPYVjyo941jBfNZBoK4dLrhWsH59D1dgvABWWPrmBT8kYfN&#10;ejxaYa5d5IIex1CLFMI+RwUmhC6X0peGLPqZ64gTV7neYkiwr6XuMaZw28pFln1Kiw2nBoMd7QyV&#10;9+OvVbCvrvFya86nuLvGn6IyRUa1UepjMmy/QAQawlv8ch90mg/PV55Xrv8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JxPqPG+AAAA2gAAAA8AAAAAAAAAAAAAAAAAnwIAAGRy&#10;cy9kb3ducmV2LnhtbFBLBQYAAAAABAAEAPcAAACKAwAAAAA=&#10;">
                  <v:imagedata r:id="rId15" o:title="" croptop="7421f" cropbottom="10186f" cropleft="10952f" cropright="25467f"/>
                  <v:path arrowok="t"/>
                </v:shape>
                <v:shape id="Picture 314" o:spid="_x0000_s1029" type="#_x0000_t75" style="position:absolute;left:27553;top:8961;width:22103;height:171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ELfjGAAAA3AAAAA8AAABkcnMvZG93bnJldi54bWxEj0FLAzEUhO+C/yE8oRdps60iZdu0iKXS&#10;i2BrDz2+bp7J2uRl2WS76783guBxmJlvmOV68E5cqY11YAXTSQGCuAq6ZqPg+LEdz0HEhKzRBSYF&#10;3xRhvbq9WWKpQ897uh6SERnCsUQFNqWmlDJWljzGSWiIs/cZWo8py9ZI3WKf4d7JWVE8SY815wWL&#10;Db1Yqi6HzivQXyfndrbbvJnOpPvz63t/8b1So7vheQEi0ZD+w3/tnVbwMH2E3zP5CMj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sQt+MYAAADcAAAADwAAAAAAAAAAAAAA&#10;AACfAgAAZHJzL2Rvd25yZXYueG1sUEsFBgAAAAAEAAQA9wAAAJIDAAAAAA==&#10;">
                  <v:imagedata r:id="rId16" o:title="" croptop="10668f" cropbottom="24256f" cropleft="29291f" cropright="15993f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6" o:spid="_x0000_s1030" type="#_x0000_t32" style="position:absolute;left:25130;top:3330;width:314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qhmMQAAADbAAAADwAAAGRycy9kb3ducmV2LnhtbESPzWrDMBCE74G8g9hCL6GRk4JTHCsh&#10;BAKmFEr+7ou1seVaK2Mpjvv2VaHQ4zAz3zD5drStGKj3xrGCxTwBQVw6bbhScDkfXt5A+ICssXVM&#10;Cr7Jw3YzneSYaffgIw2nUIkIYZ+hgjqELpPSlzVZ9HPXEUfv5nqLIcq+krrHR4TbVi6TJJUWDceF&#10;Gjva11R+ne5WQUmHxrx/FMWQmmZFr5/X2fGyUOr5adytQQQaw3/4r11oBcsUfr/EHyA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iqGYxAAAANsAAAAPAAAAAAAAAAAA&#10;AAAAAKECAABkcnMvZG93bnJldi54bWxQSwUGAAAAAAQABAD5AAAAkgMAAAAA&#10;" strokecolor="red" strokeweight="3pt">
                  <v:stroke endarrow="open"/>
                </v:shape>
                <v:shape id="Straight Arrow Connector 27" o:spid="_x0000_s1031" type="#_x0000_t32" style="position:absolute;left:25130;top:5028;width:4545;height:424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8YEA8QAAADbAAAADwAAAGRycy9kb3ducmV2LnhtbESPzWrDMBCE74G+g9hCL6GRnUJS3Mim&#10;BAymFEr+7ou1tZVaK2Mpjvv2VSGQ4zAz3zCbYrKdGGnwxrGCdJGAIK6dNtwoOB7K51cQPiBr7ByT&#10;gl/yUOQPsw1m2l15R+M+NCJC2GeooA2hz6T0dUsW/cL1xNH7doPFEOXQSD3gNcJtJ5dJspIWDceF&#10;FnvatlT/7C9WQU3l2Xx8VtW4Muc1vXyd5rtjqtTT4/T+BiLQFO7hW7vSCpZr+P8Sf4DM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xgQDxAAAANsAAAAPAAAAAAAAAAAA&#10;AAAAAKECAABkcnMvZG93bnJldi54bWxQSwUGAAAAAAQABAD5AAAAkgMAAAAA&#10;" strokecolor="red" strokeweight="3pt">
                  <v:stroke endarrow="open"/>
                </v:shape>
                <w10:wrap type="square"/>
              </v:group>
            </w:pict>
          </mc:Fallback>
        </mc:AlternateContent>
      </w:r>
      <w:r w:rsidR="00955D85" w:rsidRPr="0005283F">
        <w:rPr>
          <w:b w:val="0"/>
        </w:rPr>
        <w:t>M</w:t>
      </w:r>
      <w:r w:rsidR="008657B2">
        <w:rPr>
          <w:b w:val="0"/>
        </w:rPr>
        <w:t>ove ‘Birth weight</w:t>
      </w:r>
      <w:r w:rsidR="00955D85" w:rsidRPr="0005283F">
        <w:rPr>
          <w:b w:val="0"/>
        </w:rPr>
        <w:t>’</w:t>
      </w:r>
      <w:r w:rsidR="00D3430F" w:rsidRPr="0005283F">
        <w:rPr>
          <w:b w:val="0"/>
        </w:rPr>
        <w:t xml:space="preserve"> to the </w:t>
      </w:r>
      <w:r w:rsidR="00D3430F" w:rsidRPr="0005283F">
        <w:rPr>
          <w:b w:val="0"/>
          <w:i/>
        </w:rPr>
        <w:t>D</w:t>
      </w:r>
      <w:r w:rsidR="00955D85" w:rsidRPr="0005283F">
        <w:rPr>
          <w:b w:val="0"/>
          <w:i/>
        </w:rPr>
        <w:t>ependent</w:t>
      </w:r>
      <w:r w:rsidR="00955D85" w:rsidRPr="0005283F">
        <w:rPr>
          <w:b w:val="0"/>
        </w:rPr>
        <w:t xml:space="preserve"> box and ‘Gestational </w:t>
      </w:r>
      <w:r w:rsidR="00D3430F" w:rsidRPr="0005283F">
        <w:rPr>
          <w:b w:val="0"/>
        </w:rPr>
        <w:t>age at birth’</w:t>
      </w:r>
      <w:r w:rsidR="00BB4D0C">
        <w:rPr>
          <w:b w:val="0"/>
        </w:rPr>
        <w:t>, ‘Smoker’ and ‘</w:t>
      </w:r>
      <w:proofErr w:type="spellStart"/>
      <w:r w:rsidR="00BB4D0C">
        <w:rPr>
          <w:b w:val="0"/>
        </w:rPr>
        <w:t>mppwt</w:t>
      </w:r>
      <w:proofErr w:type="spellEnd"/>
      <w:r w:rsidR="00BB4D0C">
        <w:rPr>
          <w:b w:val="0"/>
        </w:rPr>
        <w:t>’ (mothers’ pre-pregnancy weight)</w:t>
      </w:r>
      <w:r w:rsidR="00D3430F" w:rsidRPr="0005283F">
        <w:rPr>
          <w:b w:val="0"/>
        </w:rPr>
        <w:t xml:space="preserve"> to the </w:t>
      </w:r>
      <w:r w:rsidR="00D3430F" w:rsidRPr="0005283F">
        <w:rPr>
          <w:b w:val="0"/>
          <w:i/>
        </w:rPr>
        <w:t>Independent</w:t>
      </w:r>
      <w:r w:rsidR="00A3375B" w:rsidRPr="0005283F">
        <w:rPr>
          <w:b w:val="0"/>
          <w:i/>
        </w:rPr>
        <w:t>(s)</w:t>
      </w:r>
      <w:r w:rsidR="00D3430F" w:rsidRPr="0005283F">
        <w:rPr>
          <w:b w:val="0"/>
        </w:rPr>
        <w:t xml:space="preserve"> box.  </w:t>
      </w:r>
      <w:r w:rsidR="00BB4D0C">
        <w:rPr>
          <w:b w:val="0"/>
        </w:rPr>
        <w:t xml:space="preserve">Multicollinearity can be checked using the </w:t>
      </w:r>
      <w:r w:rsidR="00BB4D0C">
        <w:rPr>
          <w:b w:val="0"/>
          <w:i/>
        </w:rPr>
        <w:t xml:space="preserve">Collinearity diagnostics </w:t>
      </w:r>
      <w:r w:rsidR="00BB4D0C">
        <w:rPr>
          <w:b w:val="0"/>
        </w:rPr>
        <w:t xml:space="preserve">in the </w:t>
      </w:r>
      <w:r w:rsidR="00BB4D0C">
        <w:t xml:space="preserve">Statistics </w:t>
      </w:r>
      <w:r w:rsidR="00BB4D0C">
        <w:rPr>
          <w:b w:val="0"/>
        </w:rPr>
        <w:t xml:space="preserve">menu.  </w:t>
      </w:r>
      <w:r w:rsidR="00A4367E">
        <w:rPr>
          <w:b w:val="0"/>
        </w:rPr>
        <w:t>In</w:t>
      </w:r>
      <w:r w:rsidR="009C0535">
        <w:rPr>
          <w:b w:val="0"/>
        </w:rPr>
        <w:t xml:space="preserve"> the </w:t>
      </w:r>
      <w:r w:rsidR="009C0535">
        <w:t>Plots</w:t>
      </w:r>
      <w:r w:rsidR="00D3430F" w:rsidRPr="0005283F">
        <w:t xml:space="preserve"> </w:t>
      </w:r>
      <w:r w:rsidR="00A4367E">
        <w:rPr>
          <w:b w:val="0"/>
        </w:rPr>
        <w:t>menu, move ZRESID</w:t>
      </w:r>
      <w:r w:rsidR="00D3430F" w:rsidRPr="0005283F">
        <w:rPr>
          <w:b w:val="0"/>
        </w:rPr>
        <w:t xml:space="preserve"> </w:t>
      </w:r>
      <w:r w:rsidR="00A4367E">
        <w:rPr>
          <w:b w:val="0"/>
        </w:rPr>
        <w:t xml:space="preserve">to the </w:t>
      </w:r>
      <w:r w:rsidR="00A4367E">
        <w:rPr>
          <w:b w:val="0"/>
          <w:i/>
        </w:rPr>
        <w:t xml:space="preserve">Y </w:t>
      </w:r>
      <w:r w:rsidR="00A4367E">
        <w:rPr>
          <w:b w:val="0"/>
        </w:rPr>
        <w:t xml:space="preserve">box </w:t>
      </w:r>
      <w:r w:rsidR="00D3430F" w:rsidRPr="0005283F">
        <w:rPr>
          <w:b w:val="0"/>
        </w:rPr>
        <w:t xml:space="preserve">and </w:t>
      </w:r>
      <w:r w:rsidR="00A4367E">
        <w:rPr>
          <w:b w:val="0"/>
        </w:rPr>
        <w:t>ZPRED</w:t>
      </w:r>
      <w:r>
        <w:rPr>
          <w:b w:val="0"/>
        </w:rPr>
        <w:t xml:space="preserve"> </w:t>
      </w:r>
      <w:r w:rsidR="00A4367E">
        <w:rPr>
          <w:b w:val="0"/>
        </w:rPr>
        <w:t xml:space="preserve">to the </w:t>
      </w:r>
      <w:r w:rsidR="00A4367E">
        <w:rPr>
          <w:b w:val="0"/>
          <w:i/>
        </w:rPr>
        <w:t xml:space="preserve">X </w:t>
      </w:r>
      <w:r w:rsidR="00A4367E">
        <w:rPr>
          <w:b w:val="0"/>
        </w:rPr>
        <w:t>box</w:t>
      </w:r>
      <w:r>
        <w:rPr>
          <w:b w:val="0"/>
        </w:rPr>
        <w:t xml:space="preserve"> to check the assumption of homoscedasticity.</w:t>
      </w:r>
      <w:r w:rsidR="00A4367E">
        <w:rPr>
          <w:b w:val="0"/>
        </w:rPr>
        <w:t xml:space="preserve">  Request the </w:t>
      </w:r>
      <w:r w:rsidR="00A4367E">
        <w:rPr>
          <w:b w:val="0"/>
          <w:i/>
        </w:rPr>
        <w:t xml:space="preserve">Histogram </w:t>
      </w:r>
      <w:r w:rsidR="00A4367E">
        <w:rPr>
          <w:b w:val="0"/>
        </w:rPr>
        <w:t>to check the normality of residuals.</w:t>
      </w:r>
    </w:p>
    <w:p w:rsidR="003E0CF4" w:rsidRDefault="003E0CF4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955D85" w:rsidRPr="0005283F" w:rsidRDefault="008B1F45" w:rsidP="009C0535">
      <w:pPr>
        <w:rPr>
          <w:b/>
          <w:bCs/>
          <w:sz w:val="28"/>
          <w:szCs w:val="28"/>
        </w:rPr>
      </w:pPr>
      <w:r w:rsidRPr="0005283F">
        <w:rPr>
          <w:b/>
          <w:bCs/>
          <w:sz w:val="28"/>
          <w:szCs w:val="28"/>
        </w:rPr>
        <w:lastRenderedPageBreak/>
        <w:t>Output</w:t>
      </w:r>
    </w:p>
    <w:p w:rsidR="00B97749" w:rsidRDefault="00B97749" w:rsidP="0005283F">
      <w:pPr>
        <w:spacing w:after="0"/>
        <w:rPr>
          <w:bCs/>
          <w:sz w:val="24"/>
        </w:rPr>
      </w:pPr>
      <w:r w:rsidRPr="0005283F">
        <w:rPr>
          <w:bCs/>
          <w:sz w:val="24"/>
        </w:rPr>
        <w:t xml:space="preserve">The Coefficients table contains the coefficients for the regression equation </w:t>
      </w:r>
      <w:r w:rsidR="009109C9">
        <w:rPr>
          <w:bCs/>
          <w:sz w:val="24"/>
        </w:rPr>
        <w:t>(model),</w:t>
      </w:r>
      <w:r w:rsidRPr="0005283F">
        <w:rPr>
          <w:bCs/>
          <w:sz w:val="24"/>
        </w:rPr>
        <w:t xml:space="preserve"> tests of significance</w:t>
      </w:r>
      <w:r w:rsidR="009109C9">
        <w:rPr>
          <w:bCs/>
          <w:sz w:val="24"/>
        </w:rPr>
        <w:t xml:space="preserve"> for each variable and collinearity statistics</w:t>
      </w:r>
      <w:r w:rsidRPr="0005283F">
        <w:rPr>
          <w:bCs/>
          <w:sz w:val="24"/>
        </w:rPr>
        <w:t xml:space="preserve">.   </w:t>
      </w:r>
    </w:p>
    <w:p w:rsidR="009109C9" w:rsidRPr="0005283F" w:rsidRDefault="009109C9" w:rsidP="0005283F">
      <w:pPr>
        <w:spacing w:after="0"/>
        <w:rPr>
          <w:bCs/>
          <w:sz w:val="24"/>
        </w:rPr>
      </w:pPr>
      <w:r>
        <w:rPr>
          <w:bCs/>
          <w:noProof/>
          <w:sz w:val="24"/>
        </w:rPr>
        <w:drawing>
          <wp:inline distT="0" distB="0" distL="0" distR="0" wp14:anchorId="3427F970">
            <wp:extent cx="6163980" cy="173796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701" cy="1746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1126" w:rsidRDefault="00282403" w:rsidP="0005283F">
      <w:pPr>
        <w:spacing w:after="0"/>
        <w:rPr>
          <w:bCs/>
          <w:sz w:val="24"/>
        </w:rPr>
      </w:pPr>
      <w:r>
        <w:rPr>
          <w:bCs/>
          <w:sz w:val="24"/>
        </w:rPr>
        <w:t xml:space="preserve">The </w:t>
      </w:r>
      <w:r>
        <w:rPr>
          <w:b/>
          <w:bCs/>
          <w:sz w:val="24"/>
        </w:rPr>
        <w:t xml:space="preserve">Sig </w:t>
      </w:r>
      <w:r>
        <w:rPr>
          <w:bCs/>
          <w:sz w:val="24"/>
        </w:rPr>
        <w:t>column</w:t>
      </w:r>
      <w:r w:rsidR="00E91126">
        <w:rPr>
          <w:bCs/>
          <w:sz w:val="24"/>
        </w:rPr>
        <w:t xml:space="preserve"> contains the p-values for each of the independent variables.  The hypothesis being tested for each is that the coefficient (B) is 0</w:t>
      </w:r>
      <w:r w:rsidR="00A4367E">
        <w:rPr>
          <w:bCs/>
          <w:sz w:val="24"/>
        </w:rPr>
        <w:t xml:space="preserve"> after controlling for the other variables</w:t>
      </w:r>
      <w:r w:rsidR="00E91126">
        <w:rPr>
          <w:bCs/>
          <w:sz w:val="24"/>
        </w:rPr>
        <w:t>.</w:t>
      </w:r>
      <w:r w:rsidR="00A10D69">
        <w:rPr>
          <w:bCs/>
          <w:sz w:val="24"/>
        </w:rPr>
        <w:t xml:space="preserve">  For example, the effect</w:t>
      </w:r>
      <w:r w:rsidR="008657B2">
        <w:rPr>
          <w:bCs/>
          <w:sz w:val="24"/>
        </w:rPr>
        <w:t>s</w:t>
      </w:r>
      <w:r w:rsidR="00A10D69">
        <w:rPr>
          <w:bCs/>
          <w:sz w:val="24"/>
        </w:rPr>
        <w:t xml:space="preserve"> of gestational age </w:t>
      </w:r>
      <w:r w:rsidR="008657B2">
        <w:rPr>
          <w:bCs/>
          <w:sz w:val="24"/>
        </w:rPr>
        <w:t xml:space="preserve">and smoking </w:t>
      </w:r>
      <w:r w:rsidR="009E373F">
        <w:rPr>
          <w:bCs/>
          <w:sz w:val="24"/>
        </w:rPr>
        <w:t>are</w:t>
      </w:r>
      <w:r w:rsidR="00A10D69">
        <w:rPr>
          <w:bCs/>
          <w:sz w:val="24"/>
        </w:rPr>
        <w:t xml:space="preserve"> removed before assessing the relationship between the weight of the mother and the weight of the baby.</w:t>
      </w:r>
      <w:r w:rsidR="00E91126">
        <w:rPr>
          <w:bCs/>
          <w:sz w:val="24"/>
        </w:rPr>
        <w:t xml:space="preserve">  A p-value &lt; 0.05, provides evidence that the coefficient is different to 0.  Gestational age (p &lt; 0.001), smoker (p = 0.017) and mothers’ pre-pregnancy weight (p = 0.03) are all significant predictors of birthweight.  If the independent value is significant, explain the relationship between the independent and dependent variables using the </w:t>
      </w:r>
      <w:r w:rsidR="00E91126" w:rsidRPr="00E91126">
        <w:rPr>
          <w:bCs/>
          <w:i/>
          <w:sz w:val="24"/>
        </w:rPr>
        <w:t>Unstandardized Coefficient</w:t>
      </w:r>
      <w:r w:rsidR="00E91126">
        <w:rPr>
          <w:bCs/>
          <w:sz w:val="24"/>
        </w:rPr>
        <w:t xml:space="preserve"> B.    </w:t>
      </w:r>
    </w:p>
    <w:p w:rsidR="00406606" w:rsidRDefault="00406606" w:rsidP="0005283F">
      <w:pPr>
        <w:spacing w:after="0"/>
        <w:rPr>
          <w:bCs/>
          <w:sz w:val="24"/>
        </w:rPr>
      </w:pPr>
    </w:p>
    <w:p w:rsidR="00282403" w:rsidRDefault="00282403" w:rsidP="0005283F">
      <w:pPr>
        <w:spacing w:after="0"/>
        <w:rPr>
          <w:bCs/>
          <w:sz w:val="24"/>
        </w:rPr>
      </w:pPr>
      <w:r>
        <w:rPr>
          <w:bCs/>
          <w:sz w:val="24"/>
        </w:rPr>
        <w:t>The ‘</w:t>
      </w:r>
      <w:r w:rsidRPr="00406606">
        <w:rPr>
          <w:b/>
          <w:bCs/>
          <w:sz w:val="24"/>
        </w:rPr>
        <w:t>B</w:t>
      </w:r>
      <w:r>
        <w:rPr>
          <w:bCs/>
          <w:sz w:val="24"/>
        </w:rPr>
        <w:t>’ column in the co</w:t>
      </w:r>
      <w:r w:rsidR="00B97749" w:rsidRPr="0005283F">
        <w:rPr>
          <w:bCs/>
          <w:sz w:val="24"/>
        </w:rPr>
        <w:t>efficient</w:t>
      </w:r>
      <w:r w:rsidR="009109C9">
        <w:rPr>
          <w:bCs/>
          <w:sz w:val="24"/>
        </w:rPr>
        <w:t xml:space="preserve">s table, gives us the coefficients </w:t>
      </w:r>
      <w:r w:rsidR="00B97749" w:rsidRPr="0005283F">
        <w:rPr>
          <w:bCs/>
          <w:sz w:val="24"/>
        </w:rPr>
        <w:t xml:space="preserve">for </w:t>
      </w:r>
      <w:r w:rsidR="00A37B9B">
        <w:rPr>
          <w:bCs/>
          <w:sz w:val="24"/>
        </w:rPr>
        <w:t>each indepe</w:t>
      </w:r>
      <w:r w:rsidR="009109C9">
        <w:rPr>
          <w:bCs/>
          <w:sz w:val="24"/>
        </w:rPr>
        <w:t>ndent variable in t</w:t>
      </w:r>
      <w:r w:rsidR="00406606">
        <w:rPr>
          <w:bCs/>
          <w:sz w:val="24"/>
        </w:rPr>
        <w:t>he regression model</w:t>
      </w:r>
      <w:r w:rsidR="00B97749" w:rsidRPr="0005283F">
        <w:rPr>
          <w:bCs/>
          <w:sz w:val="24"/>
        </w:rPr>
        <w:t xml:space="preserve">.  The model is:  </w:t>
      </w:r>
    </w:p>
    <w:p w:rsidR="00B97749" w:rsidRDefault="00282403" w:rsidP="0005283F">
      <w:pPr>
        <w:spacing w:after="0"/>
        <w:rPr>
          <w:b/>
          <w:bCs/>
          <w:sz w:val="24"/>
        </w:rPr>
      </w:pPr>
      <w:r>
        <w:rPr>
          <w:b/>
          <w:bCs/>
          <w:sz w:val="24"/>
        </w:rPr>
        <w:t>Birth</w:t>
      </w:r>
      <w:r w:rsidR="00B97749" w:rsidRPr="0005283F">
        <w:rPr>
          <w:b/>
          <w:bCs/>
          <w:sz w:val="24"/>
        </w:rPr>
        <w:t>weight (y) = -</w:t>
      </w:r>
      <w:r>
        <w:rPr>
          <w:b/>
          <w:bCs/>
          <w:sz w:val="24"/>
        </w:rPr>
        <w:t>7.165 + 0.313</w:t>
      </w:r>
      <w:r w:rsidR="00B97749" w:rsidRPr="0005283F">
        <w:rPr>
          <w:b/>
          <w:bCs/>
          <w:sz w:val="24"/>
        </w:rPr>
        <w:t xml:space="preserve"> *(</w:t>
      </w:r>
      <w:r w:rsidR="009A7DAD" w:rsidRPr="0005283F">
        <w:rPr>
          <w:b/>
          <w:bCs/>
          <w:sz w:val="24"/>
        </w:rPr>
        <w:t>G</w:t>
      </w:r>
      <w:r>
        <w:rPr>
          <w:b/>
          <w:bCs/>
          <w:sz w:val="24"/>
        </w:rPr>
        <w:t>estation</w:t>
      </w:r>
      <w:r w:rsidR="00B97749" w:rsidRPr="0005283F">
        <w:rPr>
          <w:b/>
          <w:bCs/>
          <w:sz w:val="24"/>
        </w:rPr>
        <w:t>)</w:t>
      </w:r>
      <w:r>
        <w:rPr>
          <w:b/>
          <w:bCs/>
          <w:sz w:val="24"/>
        </w:rPr>
        <w:t xml:space="preserve"> – 0.665*(Smoker) + 0.02*(</w:t>
      </w:r>
      <w:proofErr w:type="spellStart"/>
      <w:r>
        <w:rPr>
          <w:b/>
          <w:bCs/>
          <w:sz w:val="24"/>
        </w:rPr>
        <w:t>mppwt</w:t>
      </w:r>
      <w:proofErr w:type="spellEnd"/>
      <w:r>
        <w:rPr>
          <w:b/>
          <w:bCs/>
          <w:sz w:val="24"/>
        </w:rPr>
        <w:t>)</w:t>
      </w:r>
    </w:p>
    <w:p w:rsidR="00406606" w:rsidRDefault="00406606" w:rsidP="0005283F">
      <w:pPr>
        <w:spacing w:after="0"/>
        <w:rPr>
          <w:bCs/>
          <w:sz w:val="24"/>
        </w:rPr>
      </w:pPr>
      <w:r>
        <w:rPr>
          <w:bCs/>
          <w:sz w:val="24"/>
        </w:rPr>
        <w:t>For gestation, there is a 0.313 lb increase in birthweight for each extra week of gestation.  For each extra pound (lb) a mother weighs, the baby’s weight increases by 0.02 lbs.  A binary variable such as Smoker coded as 0 and 1, the coefficient only applies for the group coded as 1.  Here smokers have babies who weigh 0.665 lbs less than non-smokers.</w:t>
      </w:r>
    </w:p>
    <w:p w:rsidR="00406606" w:rsidRDefault="00406606" w:rsidP="0005283F">
      <w:pPr>
        <w:spacing w:after="0"/>
        <w:rPr>
          <w:bCs/>
          <w:sz w:val="24"/>
        </w:rPr>
      </w:pPr>
    </w:p>
    <w:p w:rsidR="00777763" w:rsidRDefault="00406606" w:rsidP="00A7638F">
      <w:pPr>
        <w:spacing w:after="0"/>
        <w:rPr>
          <w:bCs/>
          <w:sz w:val="24"/>
        </w:rPr>
      </w:pPr>
      <w:r>
        <w:rPr>
          <w:bCs/>
          <w:sz w:val="24"/>
        </w:rPr>
        <w:t>Collinearity statistics measure</w:t>
      </w:r>
      <w:r w:rsidR="008834DB" w:rsidRPr="009109C9">
        <w:rPr>
          <w:bCs/>
          <w:sz w:val="24"/>
        </w:rPr>
        <w:t xml:space="preserve"> the relationship between multiple </w:t>
      </w:r>
      <w:r w:rsidR="00A7638F">
        <w:rPr>
          <w:bCs/>
          <w:sz w:val="24"/>
        </w:rPr>
        <w:t xml:space="preserve">independent </w:t>
      </w:r>
      <w:r w:rsidR="008834DB" w:rsidRPr="009109C9">
        <w:rPr>
          <w:bCs/>
          <w:sz w:val="24"/>
        </w:rPr>
        <w:t>variables</w:t>
      </w:r>
      <w:r w:rsidR="00A7638F">
        <w:rPr>
          <w:bCs/>
          <w:sz w:val="24"/>
        </w:rPr>
        <w:t xml:space="preserve"> by giving a score for each independent</w:t>
      </w:r>
      <w:r>
        <w:rPr>
          <w:bCs/>
          <w:sz w:val="24"/>
        </w:rPr>
        <w:t xml:space="preserve">.  </w:t>
      </w:r>
      <w:r w:rsidR="008834DB" w:rsidRPr="009109C9">
        <w:rPr>
          <w:bCs/>
          <w:sz w:val="24"/>
        </w:rPr>
        <w:t xml:space="preserve">The "tolerance" is an indication of the percent of variance in </w:t>
      </w:r>
      <w:r w:rsidR="00A7638F">
        <w:rPr>
          <w:bCs/>
          <w:sz w:val="24"/>
        </w:rPr>
        <w:t>an independent</w:t>
      </w:r>
      <w:r w:rsidR="008834DB" w:rsidRPr="009109C9">
        <w:rPr>
          <w:bCs/>
          <w:sz w:val="24"/>
        </w:rPr>
        <w:t xml:space="preserve"> that cannot be accounted for by the other </w:t>
      </w:r>
      <w:r w:rsidR="00A7638F">
        <w:rPr>
          <w:bCs/>
          <w:sz w:val="24"/>
        </w:rPr>
        <w:t>independent variables</w:t>
      </w:r>
      <w:r w:rsidR="008834DB" w:rsidRPr="009109C9">
        <w:rPr>
          <w:bCs/>
          <w:sz w:val="24"/>
        </w:rPr>
        <w:t>, hence very small</w:t>
      </w:r>
      <w:r w:rsidR="00A7638F">
        <w:rPr>
          <w:bCs/>
          <w:sz w:val="24"/>
        </w:rPr>
        <w:t xml:space="preserve"> values indicate that an independent variable </w:t>
      </w:r>
      <w:r w:rsidR="008834DB" w:rsidRPr="009109C9">
        <w:rPr>
          <w:bCs/>
          <w:sz w:val="24"/>
        </w:rPr>
        <w:t>is redundant</w:t>
      </w:r>
      <w:r>
        <w:rPr>
          <w:bCs/>
          <w:sz w:val="24"/>
        </w:rPr>
        <w:t xml:space="preserve">.  </w:t>
      </w:r>
      <w:r w:rsidR="008834DB" w:rsidRPr="009109C9">
        <w:rPr>
          <w:bCs/>
          <w:sz w:val="24"/>
        </w:rPr>
        <w:t xml:space="preserve">The VIF, which stands for </w:t>
      </w:r>
      <w:r w:rsidR="008834DB" w:rsidRPr="009109C9">
        <w:rPr>
          <w:bCs/>
          <w:i/>
          <w:iCs/>
          <w:sz w:val="24"/>
        </w:rPr>
        <w:t>variance inflation factor</w:t>
      </w:r>
      <w:r w:rsidR="008834DB" w:rsidRPr="009109C9">
        <w:rPr>
          <w:bCs/>
          <w:sz w:val="24"/>
        </w:rPr>
        <w:t>, is (1 / tolerance).</w:t>
      </w:r>
      <w:r>
        <w:rPr>
          <w:bCs/>
          <w:sz w:val="24"/>
        </w:rPr>
        <w:t xml:space="preserve">  The </w:t>
      </w:r>
      <w:r w:rsidR="008834DB" w:rsidRPr="009109C9">
        <w:rPr>
          <w:bCs/>
          <w:sz w:val="24"/>
        </w:rPr>
        <w:t xml:space="preserve">VIF </w:t>
      </w:r>
      <w:r>
        <w:rPr>
          <w:bCs/>
          <w:sz w:val="24"/>
        </w:rPr>
        <w:t xml:space="preserve">scores </w:t>
      </w:r>
      <w:r w:rsidR="008834DB" w:rsidRPr="009109C9">
        <w:rPr>
          <w:bCs/>
          <w:sz w:val="24"/>
        </w:rPr>
        <w:t>should be close to 1 but under 5 is fine</w:t>
      </w:r>
      <w:r>
        <w:rPr>
          <w:bCs/>
          <w:sz w:val="24"/>
        </w:rPr>
        <w:t xml:space="preserve"> and </w:t>
      </w:r>
      <w:r w:rsidR="008834DB" w:rsidRPr="009109C9">
        <w:rPr>
          <w:bCs/>
          <w:sz w:val="24"/>
        </w:rPr>
        <w:t xml:space="preserve">10+ </w:t>
      </w:r>
      <w:r w:rsidR="0068349F">
        <w:rPr>
          <w:bCs/>
          <w:sz w:val="24"/>
        </w:rPr>
        <w:t>suggests high</w:t>
      </w:r>
      <w:r w:rsidR="00A7638F">
        <w:rPr>
          <w:bCs/>
          <w:sz w:val="24"/>
        </w:rPr>
        <w:t xml:space="preserve"> collinearity so </w:t>
      </w:r>
      <w:r>
        <w:rPr>
          <w:bCs/>
          <w:sz w:val="24"/>
        </w:rPr>
        <w:t xml:space="preserve">the </w:t>
      </w:r>
      <w:r w:rsidR="00A7638F">
        <w:rPr>
          <w:bCs/>
          <w:sz w:val="24"/>
        </w:rPr>
        <w:t>variable may</w:t>
      </w:r>
      <w:r w:rsidR="008834DB" w:rsidRPr="009109C9">
        <w:rPr>
          <w:bCs/>
          <w:sz w:val="24"/>
        </w:rPr>
        <w:t xml:space="preserve"> not </w:t>
      </w:r>
      <w:r w:rsidR="00A7638F">
        <w:rPr>
          <w:bCs/>
          <w:sz w:val="24"/>
        </w:rPr>
        <w:t xml:space="preserve">be </w:t>
      </w:r>
      <w:r w:rsidR="008834DB" w:rsidRPr="009109C9">
        <w:rPr>
          <w:bCs/>
          <w:sz w:val="24"/>
        </w:rPr>
        <w:t>needed</w:t>
      </w:r>
      <w:r>
        <w:rPr>
          <w:bCs/>
          <w:sz w:val="24"/>
        </w:rPr>
        <w:t>.  All the values in this analysis have scores close to 1.</w:t>
      </w:r>
    </w:p>
    <w:p w:rsidR="003D307B" w:rsidRPr="009109C9" w:rsidRDefault="003D307B" w:rsidP="00406606">
      <w:pPr>
        <w:spacing w:after="0"/>
        <w:rPr>
          <w:bCs/>
          <w:sz w:val="24"/>
        </w:rPr>
      </w:pPr>
    </w:p>
    <w:p w:rsidR="00FD485E" w:rsidRDefault="00406606" w:rsidP="0005283F">
      <w:pPr>
        <w:spacing w:after="0"/>
        <w:rPr>
          <w:bCs/>
          <w:sz w:val="24"/>
        </w:rPr>
      </w:pPr>
      <w:r>
        <w:rPr>
          <w:bCs/>
          <w:noProof/>
          <w:sz w:val="24"/>
        </w:rPr>
        <w:drawing>
          <wp:anchor distT="0" distB="0" distL="114300" distR="114300" simplePos="0" relativeHeight="251824128" behindDoc="0" locked="0" layoutInCell="1" allowOverlap="1" wp14:anchorId="2A088EDD" wp14:editId="255D8BBA">
            <wp:simplePos x="0" y="0"/>
            <wp:positionH relativeFrom="column">
              <wp:posOffset>1183005</wp:posOffset>
            </wp:positionH>
            <wp:positionV relativeFrom="paragraph">
              <wp:posOffset>917575</wp:posOffset>
            </wp:positionV>
            <wp:extent cx="4050665" cy="914400"/>
            <wp:effectExtent l="0" t="0" r="6985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340"/>
                    <a:stretch/>
                  </pic:blipFill>
                  <pic:spPr bwMode="auto">
                    <a:xfrm>
                      <a:off x="0" y="0"/>
                      <a:ext cx="405066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485E" w:rsidRPr="0005283F">
        <w:rPr>
          <w:bCs/>
          <w:sz w:val="24"/>
        </w:rPr>
        <w:t>The R</w:t>
      </w:r>
      <w:r w:rsidR="00FD485E" w:rsidRPr="0005283F">
        <w:rPr>
          <w:bCs/>
          <w:sz w:val="24"/>
          <w:vertAlign w:val="superscript"/>
        </w:rPr>
        <w:t>2</w:t>
      </w:r>
      <w:r w:rsidR="009109C9">
        <w:rPr>
          <w:bCs/>
          <w:sz w:val="24"/>
        </w:rPr>
        <w:t xml:space="preserve"> value of 0.61 indicates that 61</w:t>
      </w:r>
      <w:r w:rsidR="00FD485E" w:rsidRPr="0005283F">
        <w:rPr>
          <w:bCs/>
          <w:sz w:val="24"/>
        </w:rPr>
        <w:t>% of the variation in birth weight can be explai</w:t>
      </w:r>
      <w:r w:rsidR="009109C9">
        <w:rPr>
          <w:bCs/>
          <w:sz w:val="24"/>
        </w:rPr>
        <w:t>ned by the model containing</w:t>
      </w:r>
      <w:r w:rsidR="00FD485E" w:rsidRPr="0005283F">
        <w:rPr>
          <w:bCs/>
          <w:sz w:val="24"/>
        </w:rPr>
        <w:t xml:space="preserve"> gestation</w:t>
      </w:r>
      <w:r w:rsidR="009109C9">
        <w:rPr>
          <w:bCs/>
          <w:sz w:val="24"/>
        </w:rPr>
        <w:t>, smoker and pre-pregnancy weight</w:t>
      </w:r>
      <w:r w:rsidR="00FD485E" w:rsidRPr="0005283F">
        <w:rPr>
          <w:bCs/>
          <w:sz w:val="24"/>
        </w:rPr>
        <w:t>.  This is quite high so predictions from the regression equation are fairly re</w:t>
      </w:r>
      <w:r w:rsidR="009109C9">
        <w:rPr>
          <w:bCs/>
          <w:sz w:val="24"/>
        </w:rPr>
        <w:t>liable.  It also means that 39</w:t>
      </w:r>
      <w:r w:rsidR="00FD485E" w:rsidRPr="0005283F">
        <w:rPr>
          <w:bCs/>
          <w:sz w:val="24"/>
        </w:rPr>
        <w:t>% of the variation is still unexplained so adding other independent variables could improve the fit</w:t>
      </w:r>
      <w:r w:rsidR="009A7DAD" w:rsidRPr="0005283F">
        <w:rPr>
          <w:bCs/>
          <w:sz w:val="24"/>
        </w:rPr>
        <w:t xml:space="preserve"> of the model</w:t>
      </w:r>
      <w:r w:rsidR="00FD485E" w:rsidRPr="0005283F">
        <w:rPr>
          <w:bCs/>
          <w:sz w:val="24"/>
        </w:rPr>
        <w:t>.</w:t>
      </w:r>
    </w:p>
    <w:p w:rsidR="009109C9" w:rsidRDefault="009109C9" w:rsidP="0005283F">
      <w:pPr>
        <w:spacing w:after="0"/>
        <w:rPr>
          <w:bCs/>
          <w:sz w:val="24"/>
        </w:rPr>
      </w:pPr>
    </w:p>
    <w:p w:rsidR="00A4367E" w:rsidRDefault="00A4367E" w:rsidP="009C0535">
      <w:pPr>
        <w:rPr>
          <w:b/>
          <w:bCs/>
          <w:sz w:val="28"/>
          <w:szCs w:val="28"/>
        </w:rPr>
      </w:pPr>
    </w:p>
    <w:p w:rsidR="003D307B" w:rsidRDefault="003D307B" w:rsidP="009C0535">
      <w:pPr>
        <w:rPr>
          <w:b/>
          <w:bCs/>
          <w:sz w:val="28"/>
          <w:szCs w:val="28"/>
        </w:rPr>
      </w:pPr>
      <w:bookmarkStart w:id="0" w:name="_GoBack"/>
      <w:bookmarkEnd w:id="0"/>
    </w:p>
    <w:p w:rsidR="009C0535" w:rsidRPr="009C0535" w:rsidRDefault="009A111C" w:rsidP="009C0535">
      <w:pPr>
        <w:rPr>
          <w:b/>
          <w:bCs/>
          <w:sz w:val="28"/>
          <w:szCs w:val="28"/>
        </w:rPr>
      </w:pPr>
      <w:r w:rsidRPr="009C0535">
        <w:rPr>
          <w:b/>
          <w:bCs/>
          <w:sz w:val="28"/>
          <w:szCs w:val="28"/>
        </w:rPr>
        <w:lastRenderedPageBreak/>
        <w:t>Checking</w:t>
      </w:r>
      <w:r w:rsidR="00B97749" w:rsidRPr="009C0535">
        <w:rPr>
          <w:b/>
          <w:bCs/>
          <w:sz w:val="28"/>
          <w:szCs w:val="28"/>
        </w:rPr>
        <w:t xml:space="preserve"> the assumptions</w:t>
      </w:r>
      <w:r w:rsidR="009C0535" w:rsidRPr="009C0535">
        <w:rPr>
          <w:b/>
          <w:bCs/>
          <w:sz w:val="28"/>
          <w:szCs w:val="28"/>
        </w:rPr>
        <w:t xml:space="preserve"> for this data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4786"/>
        <w:gridCol w:w="5068"/>
      </w:tblGrid>
      <w:tr w:rsidR="00B7046A" w:rsidRPr="0005283F" w:rsidTr="002C5378">
        <w:tc>
          <w:tcPr>
            <w:tcW w:w="4786" w:type="dxa"/>
          </w:tcPr>
          <w:p w:rsidR="00B7046A" w:rsidRPr="0005283F" w:rsidRDefault="00B7046A" w:rsidP="0005283F">
            <w:pPr>
              <w:spacing w:after="0"/>
              <w:rPr>
                <w:b/>
                <w:bCs/>
                <w:sz w:val="24"/>
              </w:rPr>
            </w:pPr>
            <w:r w:rsidRPr="0005283F">
              <w:rPr>
                <w:b/>
                <w:bCs/>
                <w:sz w:val="24"/>
              </w:rPr>
              <w:t>Normality of residuals</w:t>
            </w:r>
          </w:p>
          <w:p w:rsidR="00B7046A" w:rsidRPr="002C5378" w:rsidRDefault="00B7046A" w:rsidP="002C537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 w:rsidRPr="0005283F">
              <w:rPr>
                <w:bCs/>
                <w:sz w:val="24"/>
              </w:rPr>
              <w:t>The residuals are approximately normally distributed</w:t>
            </w:r>
            <w:r w:rsidR="002C5378">
              <w:rPr>
                <w:bCs/>
                <w:sz w:val="24"/>
              </w:rPr>
              <w:t xml:space="preserve">.  Tip: If you are not sure if the histogram is normally distributed, change the number of intervals in the </w:t>
            </w:r>
            <w:r w:rsidR="002C5378">
              <w:rPr>
                <w:bCs/>
                <w:i/>
                <w:sz w:val="24"/>
              </w:rPr>
              <w:t>Binning</w:t>
            </w:r>
            <w:r w:rsidR="002C5378">
              <w:rPr>
                <w:bCs/>
                <w:sz w:val="24"/>
              </w:rPr>
              <w:t xml:space="preserve"> section of the Bar </w:t>
            </w:r>
            <w:r w:rsidR="002C5378" w:rsidRPr="002C5378">
              <w:rPr>
                <w:b/>
                <w:bCs/>
                <w:sz w:val="24"/>
              </w:rPr>
              <w:t>Properties</w:t>
            </w:r>
            <w:r w:rsidR="002C5378">
              <w:rPr>
                <w:bCs/>
                <w:sz w:val="24"/>
              </w:rPr>
              <w:t>.  Try 7 here.</w:t>
            </w:r>
            <w:r w:rsidR="00924CC0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924CC0">
              <w:rPr>
                <w:rFonts w:ascii="Times New Roman" w:hAnsi="Times New Roman" w:cs="Times New Roman"/>
                <w:noProof/>
                <w:sz w:val="24"/>
              </w:rPr>
              <w:drawing>
                <wp:inline distT="0" distB="0" distL="0" distR="0" wp14:anchorId="7BFC76FA" wp14:editId="1F6D5660">
                  <wp:extent cx="2289028" cy="1830004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063" cy="1832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8" w:type="dxa"/>
          </w:tcPr>
          <w:p w:rsidR="00B7046A" w:rsidRPr="002C5378" w:rsidRDefault="00B7046A" w:rsidP="002C5378">
            <w:pPr>
              <w:spacing w:after="0"/>
              <w:rPr>
                <w:b/>
                <w:sz w:val="24"/>
              </w:rPr>
            </w:pPr>
            <w:r w:rsidRPr="0005283F">
              <w:rPr>
                <w:b/>
                <w:sz w:val="24"/>
              </w:rPr>
              <w:t>Homoscedasticity</w:t>
            </w:r>
          </w:p>
          <w:p w:rsidR="002C5378" w:rsidRDefault="002C5378" w:rsidP="002C537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drawing>
                <wp:inline distT="0" distB="0" distL="0" distR="0" wp14:anchorId="30B23DB8" wp14:editId="40F68679">
                  <wp:extent cx="2718977" cy="2173736"/>
                  <wp:effectExtent l="0" t="0" r="571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148" cy="2177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046A" w:rsidRPr="0005283F" w:rsidRDefault="00B97749" w:rsidP="002C5378">
            <w:pPr>
              <w:autoSpaceDE w:val="0"/>
              <w:autoSpaceDN w:val="0"/>
              <w:adjustRightInd w:val="0"/>
              <w:spacing w:after="0"/>
              <w:rPr>
                <w:sz w:val="24"/>
              </w:rPr>
            </w:pPr>
            <w:r w:rsidRPr="0005283F">
              <w:rPr>
                <w:sz w:val="24"/>
              </w:rPr>
              <w:t xml:space="preserve">There is no pattern in the scatter.  The width of the scatter as predicted values increase is roughly the same so the assumption has been met. </w:t>
            </w:r>
          </w:p>
        </w:tc>
      </w:tr>
    </w:tbl>
    <w:p w:rsidR="00955D85" w:rsidRPr="0005283F" w:rsidRDefault="00955D85" w:rsidP="0005283F">
      <w:pPr>
        <w:spacing w:after="0"/>
        <w:rPr>
          <w:b/>
          <w:bCs/>
          <w:sz w:val="24"/>
        </w:rPr>
      </w:pPr>
    </w:p>
    <w:p w:rsidR="008656DA" w:rsidRPr="009C0535" w:rsidRDefault="00A76BDF" w:rsidP="009C0535">
      <w:pPr>
        <w:rPr>
          <w:b/>
          <w:bCs/>
          <w:sz w:val="28"/>
          <w:szCs w:val="28"/>
        </w:rPr>
      </w:pPr>
      <w:r w:rsidRPr="009C0535">
        <w:rPr>
          <w:b/>
          <w:bCs/>
          <w:sz w:val="28"/>
          <w:szCs w:val="28"/>
        </w:rPr>
        <w:t>Reporting regression</w:t>
      </w:r>
    </w:p>
    <w:p w:rsidR="002C5378" w:rsidRPr="002C5378" w:rsidRDefault="002C5378" w:rsidP="002C5378">
      <w:pPr>
        <w:pStyle w:val="Heading20"/>
        <w:rPr>
          <w:b w:val="0"/>
        </w:rPr>
      </w:pPr>
      <w:r>
        <w:rPr>
          <w:b w:val="0"/>
        </w:rPr>
        <w:t>Multiple</w:t>
      </w:r>
      <w:r w:rsidR="002A17ED" w:rsidRPr="0005283F">
        <w:rPr>
          <w:b w:val="0"/>
        </w:rPr>
        <w:t xml:space="preserve"> linear regression was carried out to investigate the relationship between gestational age at birth (weeks)</w:t>
      </w:r>
      <w:r>
        <w:rPr>
          <w:b w:val="0"/>
        </w:rPr>
        <w:t>, mothers’ pre-pregnancy weight and whether she smokes</w:t>
      </w:r>
      <w:r w:rsidR="002A17ED" w:rsidRPr="0005283F">
        <w:rPr>
          <w:b w:val="0"/>
        </w:rPr>
        <w:t xml:space="preserve"> and birth weight (lbs).  </w:t>
      </w:r>
      <w:r>
        <w:rPr>
          <w:b w:val="0"/>
        </w:rPr>
        <w:t>There was</w:t>
      </w:r>
      <w:r w:rsidR="002A17ED" w:rsidRPr="0005283F">
        <w:rPr>
          <w:b w:val="0"/>
        </w:rPr>
        <w:t xml:space="preserve"> a significant relationship between gestation and birth weight (p &lt; 0.001)</w:t>
      </w:r>
      <w:r>
        <w:rPr>
          <w:b w:val="0"/>
        </w:rPr>
        <w:t>, smoking and birth weight (p = 0.017) and pre-</w:t>
      </w:r>
      <w:proofErr w:type="spellStart"/>
      <w:r>
        <w:rPr>
          <w:b w:val="0"/>
        </w:rPr>
        <w:t>pregnacy</w:t>
      </w:r>
      <w:proofErr w:type="spellEnd"/>
      <w:r>
        <w:rPr>
          <w:b w:val="0"/>
        </w:rPr>
        <w:t xml:space="preserve"> weight and birth weight (p = 0.03)</w:t>
      </w:r>
      <w:r w:rsidR="002A17ED" w:rsidRPr="0005283F">
        <w:rPr>
          <w:b w:val="0"/>
        </w:rPr>
        <w:t xml:space="preserve">.  </w:t>
      </w:r>
      <w:r>
        <w:rPr>
          <w:b w:val="0"/>
        </w:rPr>
        <w:t>For gestation, there was</w:t>
      </w:r>
      <w:r w:rsidRPr="002C5378">
        <w:rPr>
          <w:b w:val="0"/>
        </w:rPr>
        <w:t xml:space="preserve"> a 0.313 lb increase in birthweight for each extra week of gestation.  For each extra pound (lb) a mother weighs, the baby’s</w:t>
      </w:r>
      <w:r>
        <w:rPr>
          <w:b w:val="0"/>
        </w:rPr>
        <w:t xml:space="preserve"> weight increases by 0.02 lbs and </w:t>
      </w:r>
      <w:r w:rsidRPr="002C5378">
        <w:rPr>
          <w:b w:val="0"/>
        </w:rPr>
        <w:t>smokers have babies who weigh 0.665 lbs less than non-smokers.</w:t>
      </w:r>
    </w:p>
    <w:p w:rsidR="00955D85" w:rsidRPr="0005283F" w:rsidRDefault="00A93175" w:rsidP="0005283F">
      <w:pPr>
        <w:pStyle w:val="Heading20"/>
        <w:spacing w:after="0"/>
        <w:rPr>
          <w:b w:val="0"/>
        </w:rPr>
      </w:pPr>
      <w:r w:rsidRPr="0005283F">
        <w:rPr>
          <w:b w:val="0"/>
        </w:rPr>
        <w:t>The R</w:t>
      </w:r>
      <w:r w:rsidRPr="0005283F">
        <w:rPr>
          <w:b w:val="0"/>
          <w:vertAlign w:val="superscript"/>
        </w:rPr>
        <w:t>2</w:t>
      </w:r>
      <w:r w:rsidR="002C5378">
        <w:rPr>
          <w:b w:val="0"/>
        </w:rPr>
        <w:t xml:space="preserve"> value was 0.61 so 61</w:t>
      </w:r>
      <w:r w:rsidRPr="0005283F">
        <w:rPr>
          <w:b w:val="0"/>
        </w:rPr>
        <w:t>% of the variation in birth weight can be explai</w:t>
      </w:r>
      <w:r w:rsidR="00ED3EEA">
        <w:rPr>
          <w:b w:val="0"/>
        </w:rPr>
        <w:t>ned by the model containing</w:t>
      </w:r>
      <w:r w:rsidRPr="0005283F">
        <w:rPr>
          <w:b w:val="0"/>
        </w:rPr>
        <w:t xml:space="preserve"> gestation</w:t>
      </w:r>
      <w:r w:rsidR="00ED3EEA">
        <w:rPr>
          <w:b w:val="0"/>
        </w:rPr>
        <w:t>, pre-pregnancy weight and whether the mother smokes or not</w:t>
      </w:r>
      <w:r w:rsidRPr="0005283F">
        <w:rPr>
          <w:b w:val="0"/>
        </w:rPr>
        <w:t xml:space="preserve">.   </w:t>
      </w:r>
      <w:r w:rsidR="002A17ED" w:rsidRPr="0005283F">
        <w:rPr>
          <w:b w:val="0"/>
        </w:rPr>
        <w:t xml:space="preserve"> </w:t>
      </w:r>
    </w:p>
    <w:p w:rsidR="00955D85" w:rsidRPr="0005283F" w:rsidRDefault="003D0B6F" w:rsidP="0005283F">
      <w:pPr>
        <w:pStyle w:val="Heading20"/>
        <w:spacing w:after="0"/>
      </w:pPr>
      <w:r w:rsidRPr="0005283F">
        <w:rPr>
          <w:b w:val="0"/>
        </w:rPr>
        <w:t xml:space="preserve">The scatterplot of standardised predicted values </w:t>
      </w:r>
      <w:r w:rsidR="00A93175" w:rsidRPr="0005283F">
        <w:rPr>
          <w:b w:val="0"/>
        </w:rPr>
        <w:t xml:space="preserve">verses standardised </w:t>
      </w:r>
      <w:proofErr w:type="gramStart"/>
      <w:r w:rsidR="00A93175" w:rsidRPr="0005283F">
        <w:rPr>
          <w:b w:val="0"/>
        </w:rPr>
        <w:t>residuals</w:t>
      </w:r>
      <w:r w:rsidRPr="0005283F">
        <w:rPr>
          <w:b w:val="0"/>
        </w:rPr>
        <w:t>,</w:t>
      </w:r>
      <w:proofErr w:type="gramEnd"/>
      <w:r w:rsidRPr="0005283F">
        <w:rPr>
          <w:b w:val="0"/>
        </w:rPr>
        <w:t xml:space="preserve"> showed that the data met the assumptions of homoge</w:t>
      </w:r>
      <w:r w:rsidR="00A93175" w:rsidRPr="0005283F">
        <w:rPr>
          <w:b w:val="0"/>
        </w:rPr>
        <w:t>neity of variance and linearity and the residuals were approximately normally distribute</w:t>
      </w:r>
      <w:r w:rsidR="0005283F" w:rsidRPr="0005283F">
        <w:rPr>
          <w:b w:val="0"/>
        </w:rPr>
        <w:t>d.</w:t>
      </w:r>
    </w:p>
    <w:sectPr w:rsidR="00955D85" w:rsidRPr="0005283F" w:rsidSect="003E0CF4">
      <w:headerReference w:type="default" r:id="rId21"/>
      <w:footerReference w:type="default" r:id="rId22"/>
      <w:headerReference w:type="first" r:id="rId23"/>
      <w:footerReference w:type="first" r:id="rId24"/>
      <w:pgSz w:w="11906" w:h="16838" w:code="9"/>
      <w:pgMar w:top="1134" w:right="1134" w:bottom="1134" w:left="1134" w:header="397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7D04" w:rsidRDefault="00487D04" w:rsidP="00A76DB3">
      <w:r>
        <w:separator/>
      </w:r>
    </w:p>
    <w:p w:rsidR="00487D04" w:rsidRDefault="00487D04" w:rsidP="00A76DB3"/>
    <w:p w:rsidR="00487D04" w:rsidRDefault="00487D04" w:rsidP="00A76DB3"/>
  </w:endnote>
  <w:endnote w:type="continuationSeparator" w:id="0">
    <w:p w:rsidR="00487D04" w:rsidRDefault="00487D04" w:rsidP="00A76DB3">
      <w:r>
        <w:continuationSeparator/>
      </w:r>
    </w:p>
    <w:p w:rsidR="00487D04" w:rsidRDefault="00487D04" w:rsidP="00A76DB3"/>
    <w:p w:rsidR="00487D04" w:rsidRDefault="00487D04" w:rsidP="00A76D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3E0CF4" w:rsidRDefault="003E0CF4" w:rsidP="003E0CF4">
    <w:pPr>
      <w:pBdr>
        <w:top w:val="thinThickSmallGap" w:sz="24" w:space="1" w:color="622423" w:themeColor="accent2" w:themeShade="7F"/>
      </w:pBdr>
      <w:tabs>
        <w:tab w:val="center" w:pos="4513"/>
        <w:tab w:val="right" w:pos="9026"/>
      </w:tabs>
      <w:spacing w:after="0"/>
    </w:pPr>
    <w:r w:rsidRPr="003E0CF4">
      <w:rPr>
        <w:rFonts w:asciiTheme="majorHAnsi" w:eastAsiaTheme="majorEastAsia" w:hAnsiTheme="majorHAnsi" w:cstheme="majorBidi"/>
        <w:noProof/>
      </w:rPr>
      <w:drawing>
        <wp:inline distT="0" distB="0" distL="0" distR="0" wp14:anchorId="2338D2C2" wp14:editId="55FA30C5">
          <wp:extent cx="1045521" cy="372269"/>
          <wp:effectExtent l="0" t="0" r="2540" b="8890"/>
          <wp:docPr id="3" name="Picture 3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3E0CF4">
      <w:rPr>
        <w:rFonts w:asciiTheme="majorHAnsi" w:eastAsiaTheme="majorEastAsia" w:hAnsiTheme="majorHAnsi" w:cstheme="majorBidi"/>
      </w:rPr>
      <w:t xml:space="preserve">                                </w:t>
    </w:r>
    <w:proofErr w:type="spellStart"/>
    <w:proofErr w:type="gramStart"/>
    <w:r w:rsidRPr="003E0CF4">
      <w:rPr>
        <w:rFonts w:asciiTheme="majorHAnsi" w:eastAsiaTheme="majorEastAsia" w:hAnsiTheme="majorHAnsi" w:cstheme="majorBidi"/>
        <w:b/>
      </w:rPr>
      <w:t>stats</w:t>
    </w:r>
    <w:r w:rsidRPr="003E0CF4">
      <w:rPr>
        <w:rFonts w:asciiTheme="majorHAnsi" w:eastAsiaTheme="majorEastAsia" w:hAnsiTheme="majorHAnsi" w:cstheme="majorBidi"/>
      </w:rPr>
      <w:t>tutor</w:t>
    </w:r>
    <w:proofErr w:type="spellEnd"/>
    <w:proofErr w:type="gramEnd"/>
    <w:r w:rsidRPr="003E0CF4">
      <w:rPr>
        <w:rFonts w:asciiTheme="majorHAnsi" w:eastAsiaTheme="majorEastAsia" w:hAnsiTheme="majorHAnsi" w:cstheme="majorBidi"/>
      </w:rPr>
      <w:t xml:space="preserve"> community project                                 </w:t>
    </w:r>
    <w:hyperlink r:id="rId2" w:history="1">
      <w:r w:rsidRPr="003E0CF4">
        <w:rPr>
          <w:rFonts w:asciiTheme="majorHAnsi" w:eastAsiaTheme="majorEastAsia" w:hAnsiTheme="majorHAnsi" w:cstheme="majorBidi"/>
          <w:color w:val="0000FF" w:themeColor="hyperlink"/>
          <w:u w:val="single"/>
        </w:rPr>
        <w:t>www.statstutor.ac.uk</w:t>
      </w:r>
    </w:hyperlink>
    <w:r w:rsidRPr="003E0CF4">
      <w:rPr>
        <w:rFonts w:asciiTheme="majorHAnsi" w:eastAsiaTheme="majorEastAsia" w:hAnsiTheme="majorHAnsi" w:cstheme="majorBidi"/>
      </w:rPr>
      <w:t xml:space="preserve">                                                                                   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3E0CF4" w:rsidRDefault="003E0CF4" w:rsidP="003E0CF4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 xml:space="preserve">© </w:t>
    </w:r>
    <w:r w:rsidRPr="0088028C">
      <w:rPr>
        <w:rFonts w:asciiTheme="majorHAnsi" w:eastAsiaTheme="majorEastAsia" w:hAnsiTheme="majorHAnsi" w:cstheme="majorBidi"/>
      </w:rPr>
      <w:t>Ellen Marshall</w:t>
    </w:r>
    <w:r>
      <w:rPr>
        <w:rFonts w:asciiTheme="majorHAnsi" w:eastAsiaTheme="majorEastAsia" w:hAnsiTheme="majorHAnsi" w:cstheme="majorBidi"/>
      </w:rPr>
      <w:t xml:space="preserve">                                                             </w:t>
    </w:r>
    <w:r w:rsidRPr="0088028C">
      <w:rPr>
        <w:rFonts w:asciiTheme="majorHAnsi" w:eastAsiaTheme="majorEastAsia" w:hAnsiTheme="majorHAnsi" w:cstheme="majorBidi"/>
      </w:rPr>
      <w:tab/>
    </w:r>
    <w:r>
      <w:rPr>
        <w:rFonts w:asciiTheme="majorHAnsi" w:eastAsiaTheme="majorEastAsia" w:hAnsiTheme="majorHAnsi" w:cstheme="majorBidi"/>
      </w:rPr>
      <w:t xml:space="preserve">                                                             Reviewer: Jean Russell </w:t>
    </w:r>
    <w:r w:rsidRPr="0088028C">
      <w:rPr>
        <w:rFonts w:asciiTheme="majorHAnsi" w:eastAsiaTheme="majorEastAsia" w:hAnsiTheme="majorHAnsi" w:cstheme="majorBidi"/>
      </w:rPr>
      <w:t xml:space="preserve">  </w:t>
    </w:r>
    <w:r>
      <w:rPr>
        <w:rFonts w:asciiTheme="majorHAnsi" w:eastAsiaTheme="majorEastAsia" w:hAnsiTheme="majorHAnsi" w:cstheme="majorBidi"/>
      </w:rPr>
      <w:t xml:space="preserve"> </w:t>
    </w:r>
    <w:r w:rsidRPr="0088028C">
      <w:rPr>
        <w:rFonts w:asciiTheme="majorHAnsi" w:eastAsiaTheme="majorEastAsia" w:hAnsiTheme="majorHAnsi" w:cstheme="majorBidi"/>
      </w:rPr>
      <w:t>University of Sheffield</w:t>
    </w:r>
    <w:r w:rsidRPr="0088028C">
      <w:rPr>
        <w:rFonts w:asciiTheme="majorHAnsi" w:eastAsiaTheme="majorEastAsia" w:hAnsiTheme="majorHAnsi" w:cstheme="majorBidi"/>
      </w:rPr>
      <w:tab/>
    </w:r>
    <w:r>
      <w:rPr>
        <w:rFonts w:asciiTheme="majorHAnsi" w:eastAsiaTheme="majorEastAsia" w:hAnsiTheme="majorHAnsi" w:cstheme="majorBidi"/>
      </w:rPr>
      <w:t xml:space="preserve">                                                                                                                 </w:t>
    </w:r>
    <w:r w:rsidRPr="0088028C">
      <w:rPr>
        <w:rFonts w:asciiTheme="majorHAnsi" w:eastAsiaTheme="majorEastAsia" w:hAnsiTheme="majorHAnsi" w:cstheme="majorBidi"/>
      </w:rPr>
      <w:t xml:space="preserve">University of </w:t>
    </w:r>
    <w:r>
      <w:rPr>
        <w:rFonts w:asciiTheme="majorHAnsi" w:eastAsiaTheme="majorEastAsia" w:hAnsiTheme="majorHAnsi" w:cstheme="majorBidi"/>
      </w:rPr>
      <w:t xml:space="preserve">Sheffield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7D04" w:rsidRDefault="00487D04" w:rsidP="00A76DB3">
      <w:r>
        <w:separator/>
      </w:r>
    </w:p>
    <w:p w:rsidR="00487D04" w:rsidRDefault="00487D04" w:rsidP="00A76DB3"/>
    <w:p w:rsidR="00487D04" w:rsidRDefault="00487D04" w:rsidP="00A76DB3"/>
  </w:footnote>
  <w:footnote w:type="continuationSeparator" w:id="0">
    <w:p w:rsidR="00487D04" w:rsidRDefault="00487D04" w:rsidP="00A76DB3">
      <w:r>
        <w:continuationSeparator/>
      </w:r>
    </w:p>
    <w:p w:rsidR="00487D04" w:rsidRDefault="00487D04" w:rsidP="00A76DB3"/>
    <w:p w:rsidR="00487D04" w:rsidRDefault="00487D04" w:rsidP="00A76DB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b/>
        <w:sz w:val="32"/>
        <w:szCs w:val="32"/>
      </w:rPr>
      <w:alias w:val="Title"/>
      <w:id w:val="77738743"/>
      <w:placeholder>
        <w:docPart w:val="B1617A4A160C45A3919A44F384AE391A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3E0CF4" w:rsidRDefault="003E0CF4" w:rsidP="003E0CF4">
        <w:pPr>
          <w:pStyle w:val="Header"/>
          <w:pBdr>
            <w:bottom w:val="thickThinSmallGap" w:sz="24" w:space="1" w:color="622423" w:themeColor="accent2" w:themeShade="7F"/>
          </w:pBdr>
          <w:jc w:val="right"/>
          <w:rPr>
            <w:rFonts w:asciiTheme="majorHAnsi" w:eastAsiaTheme="majorEastAsia" w:hAnsiTheme="majorHAnsi" w:cstheme="majorBidi"/>
            <w:sz w:val="32"/>
            <w:szCs w:val="32"/>
          </w:rPr>
        </w:pPr>
        <w:r w:rsidRPr="003E0CF4">
          <w:rPr>
            <w:rFonts w:asciiTheme="majorHAnsi" w:eastAsiaTheme="majorEastAsia" w:hAnsiTheme="majorHAnsi" w:cstheme="majorBidi"/>
            <w:b/>
            <w:sz w:val="32"/>
            <w:szCs w:val="32"/>
          </w:rPr>
          <w:t>Multiple regression in SPSS</w:t>
        </w:r>
      </w:p>
    </w:sdtContent>
  </w:sdt>
  <w:p w:rsidR="00DB6271" w:rsidRDefault="00DB6271" w:rsidP="00D118F6">
    <w:pPr>
      <w:spacing w:after="0" w:line="240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1C87" w:rsidRPr="00E70653" w:rsidRDefault="002C1C87" w:rsidP="00A76DB3">
    <w:pPr>
      <w:pStyle w:val="Header"/>
      <w:spacing w:line="240" w:lineRule="auto"/>
      <w:jc w:val="center"/>
      <w:rPr>
        <w:rStyle w:val="CP3Char"/>
      </w:rPr>
    </w:pPr>
    <w:r>
      <w:rPr>
        <w:noProof/>
      </w:rPr>
      <w:drawing>
        <wp:inline distT="0" distB="0" distL="0" distR="0" wp14:anchorId="7A2DDCAA" wp14:editId="4C776390">
          <wp:extent cx="2638425" cy="1076325"/>
          <wp:effectExtent l="0" t="0" r="9525" b="952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atstutorcplogo_2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38425" cy="10763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C1C87" w:rsidRPr="00C0592A" w:rsidRDefault="002C1C87" w:rsidP="00A76DB3">
    <w:pPr>
      <w:pStyle w:val="CP1"/>
    </w:pPr>
    <w:proofErr w:type="gramStart"/>
    <w:r w:rsidRPr="00C0592A">
      <w:t>community</w:t>
    </w:r>
    <w:proofErr w:type="gramEnd"/>
    <w:r w:rsidRPr="00C0592A">
      <w:t xml:space="preserve"> project</w:t>
    </w:r>
  </w:p>
  <w:p w:rsidR="002C1C87" w:rsidRPr="00C0592A" w:rsidRDefault="002C1C87" w:rsidP="00A76DB3">
    <w:pPr>
      <w:pStyle w:val="CP2"/>
    </w:pPr>
    <w:proofErr w:type="gramStart"/>
    <w:r w:rsidRPr="00C0592A">
      <w:t>encouraging</w:t>
    </w:r>
    <w:proofErr w:type="gramEnd"/>
    <w:r w:rsidRPr="00C0592A">
      <w:t xml:space="preserve"> academics to share statistics support resources</w:t>
    </w:r>
  </w:p>
  <w:p w:rsidR="002C1C87" w:rsidRPr="00C0592A" w:rsidRDefault="002C1C87" w:rsidP="00A76DB3">
    <w:pPr>
      <w:pStyle w:val="CP3"/>
    </w:pPr>
    <w:r w:rsidRPr="00C0592A">
      <w:t xml:space="preserve">All </w:t>
    </w:r>
    <w:proofErr w:type="spellStart"/>
    <w:r w:rsidRPr="00C0592A">
      <w:t>stcp</w:t>
    </w:r>
    <w:proofErr w:type="spellEnd"/>
    <w:r w:rsidRPr="00C0592A">
      <w:t xml:space="preserve"> resources are released under a Creative Commons licence</w:t>
    </w:r>
  </w:p>
  <w:p w:rsidR="002C1C87" w:rsidRPr="00C0592A" w:rsidRDefault="002C1C87" w:rsidP="00A76DB3">
    <w:pPr>
      <w:pStyle w:val="CP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190DD2"/>
    <w:multiLevelType w:val="hybridMultilevel"/>
    <w:tmpl w:val="ED5ED244"/>
    <w:lvl w:ilvl="0" w:tplc="1A00C1A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71E5E38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F50A281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6FC42008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2338814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F88C6B6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DEF2A7B6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45E931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F8FC9060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">
    <w:nsid w:val="17497EB6"/>
    <w:multiLevelType w:val="hybridMultilevel"/>
    <w:tmpl w:val="C100D0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3290897"/>
    <w:multiLevelType w:val="hybridMultilevel"/>
    <w:tmpl w:val="7234A1B6"/>
    <w:lvl w:ilvl="0" w:tplc="765C2E30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E7E4892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67B87AB0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310E3F4C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D6865CBE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629EAC22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15AE3D20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6F14CD66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3798183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3">
    <w:nsid w:val="4A776FC4"/>
    <w:multiLevelType w:val="hybridMultilevel"/>
    <w:tmpl w:val="04D26614"/>
    <w:lvl w:ilvl="0" w:tplc="97CE2E74">
      <w:start w:val="1"/>
      <w:numFmt w:val="bullet"/>
      <w:pStyle w:val="ListParagraph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525B4244"/>
    <w:multiLevelType w:val="hybridMultilevel"/>
    <w:tmpl w:val="6352DC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E5F3BCE"/>
    <w:multiLevelType w:val="hybridMultilevel"/>
    <w:tmpl w:val="1A9C5C64"/>
    <w:lvl w:ilvl="0" w:tplc="C6E4AECC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7350405C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7FF45A8C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46104C0C" w:tentative="1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F4BA0626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38988A3E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15F0E87A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2314387C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34283416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6">
    <w:nsid w:val="64915C73"/>
    <w:multiLevelType w:val="hybridMultilevel"/>
    <w:tmpl w:val="FBC096CA"/>
    <w:lvl w:ilvl="0" w:tplc="52D29EEA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E5DA9E90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813A2F9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1CE02DDA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83FE128A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9C7E2788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0F6E6ECC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FBE66EE6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2C2E0F8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7">
    <w:nsid w:val="6E370E8C"/>
    <w:multiLevelType w:val="hybridMultilevel"/>
    <w:tmpl w:val="9272BD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EFB5919"/>
    <w:multiLevelType w:val="hybridMultilevel"/>
    <w:tmpl w:val="D520A35E"/>
    <w:lvl w:ilvl="0" w:tplc="FF36558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506A470C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5EED722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B7F82104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E9A29424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C03063A2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A03A4B22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BCE66BC0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0718715E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9">
    <w:nsid w:val="6FCB7C5A"/>
    <w:multiLevelType w:val="hybridMultilevel"/>
    <w:tmpl w:val="296439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8B224FA"/>
    <w:multiLevelType w:val="hybridMultilevel"/>
    <w:tmpl w:val="132253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10"/>
  </w:num>
  <w:num w:numId="4">
    <w:abstractNumId w:val="4"/>
  </w:num>
  <w:num w:numId="5">
    <w:abstractNumId w:val="7"/>
  </w:num>
  <w:num w:numId="6">
    <w:abstractNumId w:val="5"/>
  </w:num>
  <w:num w:numId="7">
    <w:abstractNumId w:val="1"/>
  </w:num>
  <w:num w:numId="8">
    <w:abstractNumId w:val="2"/>
  </w:num>
  <w:num w:numId="9">
    <w:abstractNumId w:val="8"/>
  </w:num>
  <w:num w:numId="10">
    <w:abstractNumId w:val="0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97"/>
  <w:proofState w:spelling="clean" w:grammar="clean"/>
  <w:defaultTabStop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C87"/>
    <w:rsid w:val="00015F4A"/>
    <w:rsid w:val="000204BD"/>
    <w:rsid w:val="00023275"/>
    <w:rsid w:val="0005283F"/>
    <w:rsid w:val="000533C3"/>
    <w:rsid w:val="000543B1"/>
    <w:rsid w:val="00064173"/>
    <w:rsid w:val="000734E8"/>
    <w:rsid w:val="00091510"/>
    <w:rsid w:val="00093604"/>
    <w:rsid w:val="000B60D7"/>
    <w:rsid w:val="000E0BFF"/>
    <w:rsid w:val="000F4256"/>
    <w:rsid w:val="00106BB8"/>
    <w:rsid w:val="00110E74"/>
    <w:rsid w:val="00135969"/>
    <w:rsid w:val="001545CB"/>
    <w:rsid w:val="00170945"/>
    <w:rsid w:val="00172DB1"/>
    <w:rsid w:val="00174F23"/>
    <w:rsid w:val="00187A61"/>
    <w:rsid w:val="00193E8C"/>
    <w:rsid w:val="001A0D21"/>
    <w:rsid w:val="001A5027"/>
    <w:rsid w:val="001B06C1"/>
    <w:rsid w:val="001F3C5D"/>
    <w:rsid w:val="00263B13"/>
    <w:rsid w:val="00280C4F"/>
    <w:rsid w:val="00282403"/>
    <w:rsid w:val="00284611"/>
    <w:rsid w:val="0029584C"/>
    <w:rsid w:val="002A17ED"/>
    <w:rsid w:val="002A23E9"/>
    <w:rsid w:val="002A544E"/>
    <w:rsid w:val="002C1C87"/>
    <w:rsid w:val="002C5378"/>
    <w:rsid w:val="002C57AA"/>
    <w:rsid w:val="002C5DE6"/>
    <w:rsid w:val="002D5435"/>
    <w:rsid w:val="002E30F9"/>
    <w:rsid w:val="00355E6C"/>
    <w:rsid w:val="003D0B6F"/>
    <w:rsid w:val="003D307B"/>
    <w:rsid w:val="003E0CF4"/>
    <w:rsid w:val="003E4ECE"/>
    <w:rsid w:val="00405A04"/>
    <w:rsid w:val="00406606"/>
    <w:rsid w:val="004304B4"/>
    <w:rsid w:val="00485EE9"/>
    <w:rsid w:val="00487012"/>
    <w:rsid w:val="00487967"/>
    <w:rsid w:val="00487D04"/>
    <w:rsid w:val="004B0D36"/>
    <w:rsid w:val="004B4851"/>
    <w:rsid w:val="004C12FF"/>
    <w:rsid w:val="004E22A3"/>
    <w:rsid w:val="004E4A85"/>
    <w:rsid w:val="004E52DC"/>
    <w:rsid w:val="004E74A6"/>
    <w:rsid w:val="00504BC3"/>
    <w:rsid w:val="00520365"/>
    <w:rsid w:val="00534052"/>
    <w:rsid w:val="0056596C"/>
    <w:rsid w:val="00574807"/>
    <w:rsid w:val="005920EB"/>
    <w:rsid w:val="005B4FA5"/>
    <w:rsid w:val="005C0AC5"/>
    <w:rsid w:val="005C43DB"/>
    <w:rsid w:val="005D4717"/>
    <w:rsid w:val="005D47B3"/>
    <w:rsid w:val="005D6A67"/>
    <w:rsid w:val="00606B7F"/>
    <w:rsid w:val="006104F0"/>
    <w:rsid w:val="00614BB6"/>
    <w:rsid w:val="00616E83"/>
    <w:rsid w:val="00617D2C"/>
    <w:rsid w:val="0063368A"/>
    <w:rsid w:val="00636F96"/>
    <w:rsid w:val="00637D70"/>
    <w:rsid w:val="00662373"/>
    <w:rsid w:val="006765CB"/>
    <w:rsid w:val="00680661"/>
    <w:rsid w:val="0068349F"/>
    <w:rsid w:val="006B3470"/>
    <w:rsid w:val="006B4C11"/>
    <w:rsid w:val="006C1D60"/>
    <w:rsid w:val="007252BC"/>
    <w:rsid w:val="007278AD"/>
    <w:rsid w:val="007336AA"/>
    <w:rsid w:val="00743CF4"/>
    <w:rsid w:val="00745981"/>
    <w:rsid w:val="00756BBF"/>
    <w:rsid w:val="00777763"/>
    <w:rsid w:val="00781C4C"/>
    <w:rsid w:val="0079077D"/>
    <w:rsid w:val="007A359A"/>
    <w:rsid w:val="007B500E"/>
    <w:rsid w:val="007B7575"/>
    <w:rsid w:val="007C2A8B"/>
    <w:rsid w:val="007D16C8"/>
    <w:rsid w:val="007E2D5F"/>
    <w:rsid w:val="00803041"/>
    <w:rsid w:val="008053A7"/>
    <w:rsid w:val="00806856"/>
    <w:rsid w:val="00812BC0"/>
    <w:rsid w:val="00814897"/>
    <w:rsid w:val="00821B4F"/>
    <w:rsid w:val="008349A7"/>
    <w:rsid w:val="0083698C"/>
    <w:rsid w:val="00846B1B"/>
    <w:rsid w:val="008559ED"/>
    <w:rsid w:val="008656DA"/>
    <w:rsid w:val="008657B2"/>
    <w:rsid w:val="008834DB"/>
    <w:rsid w:val="008A041B"/>
    <w:rsid w:val="008B1F45"/>
    <w:rsid w:val="008B3CC3"/>
    <w:rsid w:val="008B4D27"/>
    <w:rsid w:val="008C19CF"/>
    <w:rsid w:val="008C2139"/>
    <w:rsid w:val="00902188"/>
    <w:rsid w:val="009109C9"/>
    <w:rsid w:val="00924CC0"/>
    <w:rsid w:val="00926FC2"/>
    <w:rsid w:val="0092792C"/>
    <w:rsid w:val="00955D85"/>
    <w:rsid w:val="00966DBD"/>
    <w:rsid w:val="00972EBA"/>
    <w:rsid w:val="009A111C"/>
    <w:rsid w:val="009A77A2"/>
    <w:rsid w:val="009A7DAD"/>
    <w:rsid w:val="009C0535"/>
    <w:rsid w:val="009C4F45"/>
    <w:rsid w:val="009E373F"/>
    <w:rsid w:val="009E75AF"/>
    <w:rsid w:val="00A04B12"/>
    <w:rsid w:val="00A058A5"/>
    <w:rsid w:val="00A062B7"/>
    <w:rsid w:val="00A10D69"/>
    <w:rsid w:val="00A17DCD"/>
    <w:rsid w:val="00A23FB3"/>
    <w:rsid w:val="00A3375B"/>
    <w:rsid w:val="00A37B9B"/>
    <w:rsid w:val="00A42EC0"/>
    <w:rsid w:val="00A4367E"/>
    <w:rsid w:val="00A57D6A"/>
    <w:rsid w:val="00A62409"/>
    <w:rsid w:val="00A75A76"/>
    <w:rsid w:val="00A7638F"/>
    <w:rsid w:val="00A76BDF"/>
    <w:rsid w:val="00A76DB3"/>
    <w:rsid w:val="00A82EB4"/>
    <w:rsid w:val="00A93175"/>
    <w:rsid w:val="00AA477C"/>
    <w:rsid w:val="00AA74A0"/>
    <w:rsid w:val="00AA7760"/>
    <w:rsid w:val="00AC6F0B"/>
    <w:rsid w:val="00AD4085"/>
    <w:rsid w:val="00AF00D6"/>
    <w:rsid w:val="00AF6A17"/>
    <w:rsid w:val="00B033ED"/>
    <w:rsid w:val="00B4356A"/>
    <w:rsid w:val="00B4778E"/>
    <w:rsid w:val="00B53ECC"/>
    <w:rsid w:val="00B53F48"/>
    <w:rsid w:val="00B643D4"/>
    <w:rsid w:val="00B7046A"/>
    <w:rsid w:val="00B97749"/>
    <w:rsid w:val="00BA65F1"/>
    <w:rsid w:val="00BB11F3"/>
    <w:rsid w:val="00BB4D0C"/>
    <w:rsid w:val="00C0592A"/>
    <w:rsid w:val="00C21145"/>
    <w:rsid w:val="00C23469"/>
    <w:rsid w:val="00C5399D"/>
    <w:rsid w:val="00C55D68"/>
    <w:rsid w:val="00C56124"/>
    <w:rsid w:val="00C57261"/>
    <w:rsid w:val="00C640F4"/>
    <w:rsid w:val="00C66BDD"/>
    <w:rsid w:val="00C71A2B"/>
    <w:rsid w:val="00CB7482"/>
    <w:rsid w:val="00CD3E09"/>
    <w:rsid w:val="00D118F6"/>
    <w:rsid w:val="00D3430F"/>
    <w:rsid w:val="00D34A65"/>
    <w:rsid w:val="00D37F28"/>
    <w:rsid w:val="00D51963"/>
    <w:rsid w:val="00D52A83"/>
    <w:rsid w:val="00D540D6"/>
    <w:rsid w:val="00D75969"/>
    <w:rsid w:val="00D93A12"/>
    <w:rsid w:val="00D96971"/>
    <w:rsid w:val="00DB6271"/>
    <w:rsid w:val="00DE00A8"/>
    <w:rsid w:val="00DE1881"/>
    <w:rsid w:val="00E12C90"/>
    <w:rsid w:val="00E35502"/>
    <w:rsid w:val="00E626F0"/>
    <w:rsid w:val="00E70653"/>
    <w:rsid w:val="00E91126"/>
    <w:rsid w:val="00EB19D4"/>
    <w:rsid w:val="00EB6CB3"/>
    <w:rsid w:val="00EC2C13"/>
    <w:rsid w:val="00ED3EEA"/>
    <w:rsid w:val="00ED5E45"/>
    <w:rsid w:val="00EE07B8"/>
    <w:rsid w:val="00EF0B04"/>
    <w:rsid w:val="00F41ED4"/>
    <w:rsid w:val="00F5686E"/>
    <w:rsid w:val="00F85D7B"/>
    <w:rsid w:val="00FC3FBE"/>
    <w:rsid w:val="00FD485E"/>
    <w:rsid w:val="00FE4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E75AF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E30F9"/>
    <w:pPr>
      <w:keepNext/>
      <w:keepLines/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0">
    <w:name w:val="Heading3"/>
    <w:basedOn w:val="Heading20"/>
    <w:link w:val="Heading3Char0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0">
    <w:name w:val="Heading3 Char"/>
    <w:basedOn w:val="Heading2Char0"/>
    <w:link w:val="Heading30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CD3E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9E75AF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2A23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43D4"/>
    <w:rPr>
      <w:color w:val="0000FF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2E30F9"/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174F2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485EE9"/>
    <w:rPr>
      <w:rFonts w:ascii="Times New Roman" w:hAnsi="Times New Roman" w:cs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A47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47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477C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7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77C"/>
    <w:rPr>
      <w:rFonts w:ascii="Arial" w:hAnsi="Arial" w:cs="Arial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E75AF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E30F9"/>
    <w:pPr>
      <w:keepNext/>
      <w:keepLines/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0">
    <w:name w:val="Heading3"/>
    <w:basedOn w:val="Heading20"/>
    <w:link w:val="Heading3Char0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0">
    <w:name w:val="Heading3 Char"/>
    <w:basedOn w:val="Heading2Char0"/>
    <w:link w:val="Heading30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CD3E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9E75AF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2A23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643D4"/>
    <w:rPr>
      <w:color w:val="0000FF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2E30F9"/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174F2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485EE9"/>
    <w:rPr>
      <w:rFonts w:ascii="Times New Roman" w:hAnsi="Times New Roman" w:cs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A47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477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477C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7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77C"/>
    <w:rPr>
      <w:rFonts w:ascii="Arial" w:hAnsi="Arial" w:cs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95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28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074354">
          <w:marLeft w:val="461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4381">
          <w:marLeft w:val="720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05873">
          <w:marLeft w:val="720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35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86046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57554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4592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4592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815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907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7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8" Type="http://schemas.openxmlformats.org/officeDocument/2006/relationships/image" Target="media/image10.png"/><Relationship Id="rId26" Type="http://schemas.openxmlformats.org/officeDocument/2006/relationships/glossaryDocument" Target="glossary/document.xml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tatstutor.ac.uk" TargetMode="External"/><Relationship Id="rId1" Type="http://schemas.openxmlformats.org/officeDocument/2006/relationships/image" Target="media/image13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1617A4A160C45A3919A44F384AE39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74EA1F-AA34-4365-A18C-FEC359A3E494}"/>
      </w:docPartPr>
      <w:docPartBody>
        <w:p w:rsidR="00822B8D" w:rsidRDefault="00AF0DBF" w:rsidP="00AF0DBF">
          <w:pPr>
            <w:pStyle w:val="B1617A4A160C45A3919A44F384AE391A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0DBF"/>
    <w:rsid w:val="007B20FC"/>
    <w:rsid w:val="00822B8D"/>
    <w:rsid w:val="00AF0DBF"/>
    <w:rsid w:val="00B81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1617A4A160C45A3919A44F384AE391A">
    <w:name w:val="B1617A4A160C45A3919A44F384AE391A"/>
    <w:rsid w:val="00AF0DBF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1617A4A160C45A3919A44F384AE391A">
    <w:name w:val="B1617A4A160C45A3919A44F384AE391A"/>
    <w:rsid w:val="00AF0DB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C186CBD5</Template>
  <TotalTime>555</TotalTime>
  <Pages>4</Pages>
  <Words>1024</Words>
  <Characters>5842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Multiple regression in SPSS</vt:lpstr>
    </vt:vector>
  </TitlesOfParts>
  <Company>Loughborough University</Company>
  <LinksUpToDate>false</LinksUpToDate>
  <CharactersWithSpaces>6853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Multiple regression in SPSS</dc:title>
  <dc:creator>Janette Matthews</dc:creator>
  <cp:lastModifiedBy>Ellen May Marshall</cp:lastModifiedBy>
  <cp:revision>16</cp:revision>
  <dcterms:created xsi:type="dcterms:W3CDTF">2015-06-29T05:45:00Z</dcterms:created>
  <dcterms:modified xsi:type="dcterms:W3CDTF">2016-07-25T16:29:00Z</dcterms:modified>
</cp:coreProperties>
</file>